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65D17" w14:textId="4060BC4A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  <w:bookmarkStart w:id="0" w:name="_Toc331509744"/>
    </w:p>
    <w:p w14:paraId="73C38925" w14:textId="77777777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2A3DCF88" w14:textId="77777777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22AF93C7" w14:textId="77777777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51D03255" w14:textId="213C64FB" w:rsidR="001D3F5F" w:rsidRPr="00991D92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24FAB3F2" w14:textId="40D61EAF" w:rsidR="001D3F5F" w:rsidRPr="00991D92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7163FC42" w14:textId="23D16444" w:rsidR="001D3F5F" w:rsidRPr="00991D92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33005AF2" w14:textId="2FADD260" w:rsidR="001D3F5F" w:rsidRPr="00991D92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3A6C8C42" w14:textId="77777777" w:rsidR="001D3F5F" w:rsidRPr="00991D92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7863DDBB" w14:textId="6E325F87" w:rsidR="001D3F5F" w:rsidRPr="00991D92" w:rsidRDefault="001D3F5F" w:rsidP="00156944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</w:pPr>
      <w:r w:rsidRPr="00991D92"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  <w:t>ODTÜ TEKNOKENT</w:t>
      </w:r>
      <w:r w:rsidR="00156944" w:rsidRPr="00991D92"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  <w:t xml:space="preserve"> Yönetim A.Ş.</w:t>
      </w:r>
    </w:p>
    <w:p w14:paraId="6260E624" w14:textId="4B4BB56D" w:rsidR="001D3F5F" w:rsidRPr="00991D92" w:rsidRDefault="00156944" w:rsidP="00991D92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</w:pPr>
      <w:r w:rsidRPr="00991D92">
        <w:rPr>
          <w:rFonts w:ascii="Times New Roman" w:hAnsi="Times New Roman" w:cs="Times New Roman"/>
          <w:b/>
          <w:color w:val="000000" w:themeColor="text1"/>
          <w:sz w:val="36"/>
          <w:szCs w:val="36"/>
          <w:lang w:val="tr-TR"/>
        </w:rPr>
        <w:t>Yaratıcı Endüstriler Tasarım ve Eğitim Mrk. Kurulması ve Ankara'da Dijital Oyun Sektörü Kapasitesinin Geliştirilmesi (ATOM) Projesi kapsamında ihaleye katılacak firmalardan talep edilen</w:t>
      </w:r>
      <w:r w:rsidRPr="00991D92">
        <w:rPr>
          <w:rFonts w:ascii="Times New Roman" w:hAnsi="Times New Roman" w:cs="Times New Roman"/>
          <w:b/>
          <w:sz w:val="36"/>
          <w:szCs w:val="36"/>
          <w:lang w:val="tr-TR"/>
        </w:rPr>
        <w:t>)</w:t>
      </w:r>
      <w:bookmarkStart w:id="1" w:name="_GoBack"/>
      <w:bookmarkEnd w:id="1"/>
      <w:r w:rsidRPr="00991D92"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  <w:t>önyeterlilik bilgileri</w:t>
      </w:r>
    </w:p>
    <w:p w14:paraId="2FB26E6C" w14:textId="6B42EEBD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01CDA9C5" w14:textId="49F6ADA0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176FC2C6" w14:textId="77777777" w:rsidR="001D3F5F" w:rsidRPr="00991D92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4635F192" w14:textId="370C9D00" w:rsidR="0014080B" w:rsidRPr="00991D92" w:rsidRDefault="000754BD" w:rsidP="00156944">
      <w:pPr>
        <w:spacing w:line="240" w:lineRule="auto"/>
        <w:rPr>
          <w:rFonts w:ascii="Times New Roman" w:hAnsi="Times New Roman"/>
          <w:color w:val="auto"/>
        </w:rPr>
      </w:pPr>
      <w:bookmarkStart w:id="2" w:name="_Toc374010082"/>
      <w:bookmarkEnd w:id="0"/>
      <w:r w:rsidRPr="00991D92">
        <w:rPr>
          <w:rFonts w:ascii="Times New Roman" w:hAnsi="Times New Roman"/>
          <w:color w:val="auto"/>
        </w:rPr>
        <w:br w:type="page"/>
      </w:r>
      <w:proofErr w:type="spellStart"/>
      <w:r w:rsidR="00156944" w:rsidRPr="00991D92">
        <w:rPr>
          <w:rFonts w:ascii="Times New Roman" w:hAnsi="Times New Roman"/>
          <w:b/>
          <w:color w:val="auto"/>
          <w:sz w:val="24"/>
        </w:rPr>
        <w:lastRenderedPageBreak/>
        <w:t>Sizden</w:t>
      </w:r>
      <w:proofErr w:type="spellEnd"/>
      <w:r w:rsidR="00156944" w:rsidRPr="00991D92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991D92">
        <w:rPr>
          <w:rFonts w:ascii="Times New Roman" w:hAnsi="Times New Roman"/>
          <w:b/>
          <w:color w:val="auto"/>
          <w:sz w:val="24"/>
        </w:rPr>
        <w:t>istenilen</w:t>
      </w:r>
      <w:proofErr w:type="spellEnd"/>
      <w:r w:rsidR="00156944" w:rsidRPr="00991D92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991D92">
        <w:rPr>
          <w:rFonts w:ascii="Times New Roman" w:hAnsi="Times New Roman"/>
          <w:b/>
          <w:color w:val="auto"/>
          <w:sz w:val="24"/>
        </w:rPr>
        <w:t>bilgileri</w:t>
      </w:r>
      <w:proofErr w:type="spellEnd"/>
      <w:r w:rsidR="00156944" w:rsidRPr="00991D92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991D92">
        <w:rPr>
          <w:rFonts w:ascii="Times New Roman" w:hAnsi="Times New Roman"/>
          <w:b/>
          <w:color w:val="auto"/>
          <w:sz w:val="24"/>
        </w:rPr>
        <w:t>lütfen</w:t>
      </w:r>
      <w:proofErr w:type="spellEnd"/>
      <w:r w:rsidR="00156944" w:rsidRPr="00991D92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991D92">
        <w:rPr>
          <w:rFonts w:ascii="Times New Roman" w:hAnsi="Times New Roman"/>
          <w:b/>
          <w:color w:val="auto"/>
          <w:sz w:val="24"/>
        </w:rPr>
        <w:t>eksiksiz</w:t>
      </w:r>
      <w:proofErr w:type="spellEnd"/>
      <w:r w:rsidR="00156944" w:rsidRPr="00991D92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991D92">
        <w:rPr>
          <w:rFonts w:ascii="Times New Roman" w:hAnsi="Times New Roman"/>
          <w:b/>
          <w:color w:val="auto"/>
          <w:sz w:val="24"/>
        </w:rPr>
        <w:t>doldurunuz</w:t>
      </w:r>
      <w:proofErr w:type="spellEnd"/>
      <w:r w:rsidR="00156944" w:rsidRPr="00991D92">
        <w:rPr>
          <w:rFonts w:ascii="Times New Roman" w:hAnsi="Times New Roman"/>
          <w:b/>
          <w:color w:val="auto"/>
          <w:sz w:val="24"/>
        </w:rPr>
        <w:t>.</w:t>
      </w:r>
    </w:p>
    <w:p w14:paraId="76BCB460" w14:textId="77777777" w:rsidR="00156944" w:rsidRPr="00991D92" w:rsidRDefault="00156944" w:rsidP="00156944">
      <w:pPr>
        <w:spacing w:line="240" w:lineRule="auto"/>
        <w:rPr>
          <w:rFonts w:ascii="Times New Roman" w:hAnsi="Times New Roman"/>
          <w:color w:val="auto"/>
          <w:sz w:val="22"/>
          <w:szCs w:val="22"/>
        </w:rPr>
      </w:pPr>
    </w:p>
    <w:tbl>
      <w:tblPr>
        <w:tblStyle w:val="CWTableStyle"/>
        <w:tblW w:w="0" w:type="auto"/>
        <w:tblLook w:val="04A0" w:firstRow="1" w:lastRow="0" w:firstColumn="1" w:lastColumn="0" w:noHBand="0" w:noVBand="1"/>
      </w:tblPr>
      <w:tblGrid>
        <w:gridCol w:w="737"/>
        <w:gridCol w:w="9355"/>
      </w:tblGrid>
      <w:tr w:rsidR="00BE6284" w:rsidRPr="00991D92" w14:paraId="5A4F53F0" w14:textId="77777777" w:rsidTr="0015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358D1B8C" w14:textId="104BB5DB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355" w:type="dxa"/>
          </w:tcPr>
          <w:p w14:paraId="0166A833" w14:textId="3A8D5F64" w:rsidR="00BE6284" w:rsidRPr="00991D92" w:rsidRDefault="001D3F5F" w:rsidP="009B4320">
            <w:pPr>
              <w:pStyle w:val="cwHEADINGLEVEL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FİRMA PROFİLİ</w:t>
            </w:r>
            <w:r w:rsidR="00BE6284" w:rsidRPr="00991D92">
              <w:rPr>
                <w:rFonts w:ascii="Times New Roman" w:hAnsi="Times New Roman"/>
                <w:b/>
                <w:color w:val="000000" w:themeColor="text1"/>
              </w:rPr>
              <w:t xml:space="preserve">  </w:t>
            </w:r>
          </w:p>
        </w:tc>
      </w:tr>
      <w:tr w:rsidR="00BE6284" w:rsidRPr="00991D92" w14:paraId="1713D0EB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30540CDC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2E6DCD51" w14:textId="438C3A92" w:rsidR="0072037D" w:rsidRPr="00991D92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Firmanın</w:t>
            </w:r>
            <w:proofErr w:type="spellEnd"/>
            <w:r w:rsidRPr="00991D92">
              <w:rPr>
                <w:rFonts w:ascii="Times New Roman" w:hAnsi="Times New Roman"/>
              </w:rPr>
              <w:t xml:space="preserve"> tam </w:t>
            </w:r>
            <w:proofErr w:type="spellStart"/>
            <w:r w:rsidRPr="00991D92">
              <w:rPr>
                <w:rFonts w:ascii="Times New Roman" w:hAnsi="Times New Roman"/>
              </w:rPr>
              <w:t>adı</w:t>
            </w:r>
            <w:proofErr w:type="spellEnd"/>
            <w:r w:rsidR="00156944" w:rsidRPr="00991D92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991D92" w14:paraId="1A488CA7" w14:textId="77777777" w:rsidTr="009F540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FDBB8" w14:textId="77777777" w:rsidR="001D3F5F" w:rsidRPr="00991D92" w:rsidRDefault="001D3F5F" w:rsidP="00F62C2A">
                  <w:pPr>
                    <w:pStyle w:val="cwBULLETEDLIST"/>
                    <w:rPr>
                      <w:rFonts w:ascii="Times New Roman" w:eastAsiaTheme="minorHAnsi" w:hAnsi="Times New Roman"/>
                      <w:sz w:val="18"/>
                    </w:rPr>
                  </w:pPr>
                </w:p>
                <w:p w14:paraId="17F12C98" w14:textId="2113979F" w:rsidR="000754BD" w:rsidRPr="00991D92" w:rsidRDefault="000754BD" w:rsidP="00F62C2A">
                  <w:pPr>
                    <w:pStyle w:val="cwBULLETEDLIST"/>
                    <w:rPr>
                      <w:rFonts w:ascii="Times New Roman" w:eastAsiaTheme="minorHAnsi" w:hAnsi="Times New Roman"/>
                      <w:sz w:val="18"/>
                    </w:rPr>
                  </w:pPr>
                </w:p>
              </w:tc>
            </w:tr>
          </w:tbl>
          <w:p w14:paraId="456A742B" w14:textId="75AFCCBA" w:rsidR="0072037D" w:rsidRPr="00991D92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Firma </w:t>
            </w:r>
            <w:proofErr w:type="spellStart"/>
            <w:r w:rsidRPr="00991D92">
              <w:rPr>
                <w:rFonts w:ascii="Times New Roman" w:hAnsi="Times New Roman"/>
              </w:rPr>
              <w:t>adres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telefon</w:t>
            </w:r>
            <w:proofErr w:type="spellEnd"/>
            <w:r w:rsidRPr="00991D92">
              <w:rPr>
                <w:rFonts w:ascii="Times New Roman" w:hAnsi="Times New Roman"/>
              </w:rPr>
              <w:t>, e-</w:t>
            </w:r>
            <w:proofErr w:type="spellStart"/>
            <w:r w:rsidRPr="00991D92">
              <w:rPr>
                <w:rFonts w:ascii="Times New Roman" w:hAnsi="Times New Roman"/>
              </w:rPr>
              <w:t>posta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adresi</w:t>
            </w:r>
            <w:proofErr w:type="spellEnd"/>
            <w:r w:rsidR="00156944" w:rsidRPr="00991D92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991D92" w14:paraId="25AEFC94" w14:textId="77777777" w:rsidTr="009F540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14FB" w14:textId="77777777" w:rsidR="001D3F5F" w:rsidRPr="00991D92" w:rsidRDefault="001D3F5F" w:rsidP="009F540C">
                  <w:pPr>
                    <w:tabs>
                      <w:tab w:val="left" w:pos="963"/>
                    </w:tabs>
                    <w:spacing w:line="252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</w:p>
                <w:p w14:paraId="6499CF50" w14:textId="77777777" w:rsidR="001D3F5F" w:rsidRPr="00991D92" w:rsidRDefault="001D3F5F" w:rsidP="009F540C">
                  <w:pPr>
                    <w:tabs>
                      <w:tab w:val="left" w:pos="963"/>
                    </w:tabs>
                    <w:spacing w:line="252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</w:p>
                <w:p w14:paraId="21787862" w14:textId="4BB7C8A9" w:rsidR="009F540C" w:rsidRPr="00991D92" w:rsidRDefault="00C36371" w:rsidP="009F540C">
                  <w:pPr>
                    <w:tabs>
                      <w:tab w:val="left" w:pos="963"/>
                    </w:tabs>
                    <w:spacing w:line="252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  <w:r w:rsidRPr="00991D92"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  <w:t xml:space="preserve"> </w:t>
                  </w:r>
                </w:p>
              </w:tc>
            </w:tr>
          </w:tbl>
          <w:p w14:paraId="2B59E541" w14:textId="744DE5AA" w:rsidR="0072037D" w:rsidRPr="00991D92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Firma </w:t>
            </w:r>
            <w:proofErr w:type="spellStart"/>
            <w:r w:rsidRPr="00991D92">
              <w:rPr>
                <w:rFonts w:ascii="Times New Roman" w:hAnsi="Times New Roman"/>
              </w:rPr>
              <w:t>yetkilisi</w:t>
            </w:r>
            <w:proofErr w:type="spellEnd"/>
            <w:r w:rsidR="00156944" w:rsidRPr="00991D92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991D92" w14:paraId="48DCD954" w14:textId="77777777" w:rsidTr="009F540C">
              <w:tc>
                <w:tcPr>
                  <w:tcW w:w="8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B28A" w14:textId="77777777" w:rsidR="009F540C" w:rsidRPr="00991D92" w:rsidRDefault="009F540C" w:rsidP="00D17D89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512D1072" w14:textId="6EDB6CF4" w:rsidR="001D3F5F" w:rsidRPr="00991D92" w:rsidRDefault="001D3F5F" w:rsidP="00D17D89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32BCA9E2" w14:textId="6B70B2C0" w:rsidR="0072037D" w:rsidRPr="00991D92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Firma </w:t>
            </w:r>
            <w:proofErr w:type="spellStart"/>
            <w:r w:rsidRPr="00991D92">
              <w:rPr>
                <w:rFonts w:ascii="Times New Roman" w:hAnsi="Times New Roman"/>
              </w:rPr>
              <w:t>vergi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dairesi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no</w:t>
            </w:r>
            <w:r w:rsidR="00156944" w:rsidRPr="00991D92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991D92" w14:paraId="790DF23D" w14:textId="77777777" w:rsidTr="009F540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255AE" w14:textId="42A5CBDC" w:rsidR="009F540C" w:rsidRPr="00991D92" w:rsidRDefault="009F540C" w:rsidP="009F540C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7CDCD50" w14:textId="5D8663AA" w:rsidR="00456772" w:rsidRPr="00991D92" w:rsidRDefault="00A043B4" w:rsidP="00C7797F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Firma </w:t>
            </w:r>
            <w:proofErr w:type="spellStart"/>
            <w:r w:rsidRPr="00991D92">
              <w:rPr>
                <w:rFonts w:ascii="Times New Roman" w:hAnsi="Times New Roman"/>
              </w:rPr>
              <w:t>tanıtımı</w:t>
            </w:r>
            <w:proofErr w:type="spellEnd"/>
            <w:r w:rsidR="00156944" w:rsidRPr="00991D92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F86003" w:rsidRPr="00991D92" w14:paraId="0EE32726" w14:textId="77777777" w:rsidTr="00F86003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42E0A" w14:textId="77777777" w:rsidR="00A043B4" w:rsidRPr="00991D92" w:rsidRDefault="00A043B4" w:rsidP="00F86003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  <w:p w14:paraId="5CFDC7B4" w14:textId="37E1B6F2" w:rsidR="00A043B4" w:rsidRPr="00991D92" w:rsidRDefault="00A043B4" w:rsidP="00F86003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F27DB45" w14:textId="7E831535" w:rsidR="006945C9" w:rsidRPr="00991D92" w:rsidRDefault="006945C9" w:rsidP="00F86003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BE6284" w:rsidRPr="00991D92" w14:paraId="30605929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6E427B98" w14:textId="50231E97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078C6737" w14:textId="1523294D" w:rsidR="00BE6284" w:rsidRPr="00991D92" w:rsidRDefault="00A043B4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</w:rPr>
            </w:pPr>
            <w:r w:rsidRPr="00991D92">
              <w:rPr>
                <w:rFonts w:ascii="Times New Roman" w:hAnsi="Times New Roman"/>
                <w:color w:val="000000" w:themeColor="text1"/>
              </w:rPr>
              <w:t>FİRMA FİNANSAL BİLGİLER</w:t>
            </w:r>
          </w:p>
        </w:tc>
      </w:tr>
      <w:tr w:rsidR="00BE6284" w:rsidRPr="00991D92" w14:paraId="25CF13D6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7B494BDD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428AA8B2" w14:textId="2C714B04" w:rsidR="0082222C" w:rsidRPr="00991D92" w:rsidRDefault="00A043B4" w:rsidP="0036066B">
            <w:pPr>
              <w:pStyle w:val="cwBULLETEDLIST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Firmanın</w:t>
            </w:r>
            <w:proofErr w:type="spellEnd"/>
            <w:r w:rsidRPr="00991D92">
              <w:rPr>
                <w:rFonts w:ascii="Times New Roman" w:hAnsi="Times New Roman"/>
              </w:rPr>
              <w:t xml:space="preserve"> son 3 </w:t>
            </w:r>
            <w:proofErr w:type="spellStart"/>
            <w:r w:rsidRPr="00991D92">
              <w:rPr>
                <w:rFonts w:ascii="Times New Roman" w:hAnsi="Times New Roman"/>
              </w:rPr>
              <w:t>senelik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cirosu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F86003" w:rsidRPr="00991D92" w14:paraId="370FAA57" w14:textId="77777777" w:rsidTr="00F86003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1ECA" w14:textId="51AAF742" w:rsidR="00F86003" w:rsidRPr="00991D92" w:rsidRDefault="00F86003" w:rsidP="00F86003">
                  <w:pPr>
                    <w:pStyle w:val="cwBULLETEDLIST"/>
                    <w:rPr>
                      <w:rFonts w:ascii="Times New Roman" w:hAnsi="Times New Roman"/>
                      <w:sz w:val="16"/>
                    </w:rPr>
                  </w:pPr>
                  <w:r w:rsidRPr="00991D92">
                    <w:rPr>
                      <w:rFonts w:ascii="Times New Roman" w:hAnsi="Times New Roman"/>
                      <w:sz w:val="16"/>
                    </w:rPr>
                    <w:t xml:space="preserve">2018 – </w:t>
                  </w:r>
                </w:p>
                <w:p w14:paraId="6F9DEBBF" w14:textId="573601F8" w:rsidR="00F86003" w:rsidRPr="00991D92" w:rsidRDefault="00F86003" w:rsidP="00F86003">
                  <w:pPr>
                    <w:pStyle w:val="cwBULLETEDLIST"/>
                    <w:rPr>
                      <w:rFonts w:ascii="Times New Roman" w:hAnsi="Times New Roman"/>
                      <w:sz w:val="16"/>
                    </w:rPr>
                  </w:pPr>
                  <w:r w:rsidRPr="00991D92">
                    <w:rPr>
                      <w:rFonts w:ascii="Times New Roman" w:hAnsi="Times New Roman"/>
                      <w:sz w:val="16"/>
                    </w:rPr>
                    <w:t xml:space="preserve">2019 – </w:t>
                  </w:r>
                </w:p>
                <w:p w14:paraId="39A982E7" w14:textId="45C604EA" w:rsidR="00F86003" w:rsidRPr="00991D92" w:rsidRDefault="00F86003" w:rsidP="005706EA">
                  <w:pPr>
                    <w:pStyle w:val="cwBULLETEDLIST"/>
                    <w:rPr>
                      <w:rFonts w:ascii="Times New Roman" w:hAnsi="Times New Roman"/>
                      <w:sz w:val="16"/>
                    </w:rPr>
                  </w:pPr>
                  <w:r w:rsidRPr="00991D92">
                    <w:rPr>
                      <w:rFonts w:ascii="Times New Roman" w:hAnsi="Times New Roman"/>
                      <w:sz w:val="16"/>
                    </w:rPr>
                    <w:t xml:space="preserve">2020 – </w:t>
                  </w:r>
                </w:p>
              </w:tc>
            </w:tr>
          </w:tbl>
          <w:p w14:paraId="0574A4F4" w14:textId="3F916BE9" w:rsidR="0082222C" w:rsidRPr="00991D92" w:rsidRDefault="00A043B4" w:rsidP="0036066B">
            <w:pPr>
              <w:pStyle w:val="cwBULLETEDLIST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Son 3 </w:t>
            </w:r>
            <w:proofErr w:type="spellStart"/>
            <w:r w:rsidRPr="00991D92">
              <w:rPr>
                <w:rFonts w:ascii="Times New Roman" w:hAnsi="Times New Roman"/>
              </w:rPr>
              <w:t>yıl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içinde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aleyhinize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bekleyen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veya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bekleyen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herhangi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yargılama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iddia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veya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dava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var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mı</w:t>
            </w:r>
            <w:proofErr w:type="spellEnd"/>
            <w:r w:rsidRPr="00991D92">
              <w:rPr>
                <w:rFonts w:ascii="Times New Roman" w:hAnsi="Times New Roman"/>
              </w:rPr>
              <w:t xml:space="preserve">? </w:t>
            </w:r>
            <w:proofErr w:type="spellStart"/>
            <w:r w:rsidRPr="00991D92">
              <w:rPr>
                <w:rFonts w:ascii="Times New Roman" w:hAnsi="Times New Roman"/>
              </w:rPr>
              <w:t>Lütfen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detayları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sağlayın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991D92" w14:paraId="72956B13" w14:textId="77777777" w:rsidTr="00AA2592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80284" w14:textId="0E5D9657" w:rsidR="00AA2592" w:rsidRPr="00991D92" w:rsidRDefault="00AA2592" w:rsidP="00AA259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583205CA" w14:textId="57FEEFDE" w:rsidR="00BE6284" w:rsidRPr="00991D92" w:rsidRDefault="00A043B4" w:rsidP="0036066B">
            <w:pPr>
              <w:pStyle w:val="cwBULLETEDLIST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Hiç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iflas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veya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yeniden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yapılanma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işlemlerine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maruz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kaldınız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mı</w:t>
            </w:r>
            <w:proofErr w:type="spellEnd"/>
            <w:r w:rsidRPr="00991D92">
              <w:rPr>
                <w:rFonts w:ascii="Times New Roman" w:hAnsi="Times New Roman"/>
              </w:rPr>
              <w:t xml:space="preserve">? </w:t>
            </w:r>
            <w:proofErr w:type="spellStart"/>
            <w:r w:rsidRPr="00991D92">
              <w:rPr>
                <w:rFonts w:ascii="Times New Roman" w:hAnsi="Times New Roman"/>
              </w:rPr>
              <w:t>Lütfen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detayları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sağlayın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991D92" w14:paraId="78F8697B" w14:textId="77777777" w:rsidTr="00AA2592">
              <w:tc>
                <w:tcPr>
                  <w:tcW w:w="9129" w:type="dxa"/>
                </w:tcPr>
                <w:p w14:paraId="5C31AE4B" w14:textId="6A450438" w:rsidR="00AA2592" w:rsidRPr="00991D92" w:rsidRDefault="00AA2592" w:rsidP="005706EA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0DF6914" w14:textId="0B5C0D78" w:rsidR="005706EA" w:rsidRPr="00991D92" w:rsidRDefault="005706EA" w:rsidP="00AA2592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991D92" w14:paraId="3A7124EE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1438BDFB" w14:textId="3BA004EF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5FDCF35D" w14:textId="2E603534" w:rsidR="00BE6284" w:rsidRPr="00991D92" w:rsidRDefault="00120818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ORGANİZASYON</w:t>
            </w:r>
          </w:p>
        </w:tc>
      </w:tr>
      <w:tr w:rsidR="00BE6284" w:rsidRPr="00991D92" w14:paraId="1ABD8716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21A298C0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114AA299" w14:textId="7FC8A1AF" w:rsidR="00557886" w:rsidRPr="00991D92" w:rsidRDefault="00A043B4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Şirketteki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toplam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personel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sayısı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aşağıdaki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dağılımla</w:t>
            </w:r>
            <w:proofErr w:type="spellEnd"/>
            <w:r w:rsidRPr="00991D92">
              <w:rPr>
                <w:rFonts w:ascii="Times New Roman" w:hAnsi="Times New Roman"/>
              </w:rPr>
              <w:t xml:space="preserve">: </w:t>
            </w:r>
            <w:proofErr w:type="spellStart"/>
            <w:r w:rsidRPr="00991D92">
              <w:rPr>
                <w:rFonts w:ascii="Times New Roman" w:hAnsi="Times New Roman"/>
              </w:rPr>
              <w:t>merkez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ofis</w:t>
            </w:r>
            <w:proofErr w:type="spellEnd"/>
            <w:r w:rsidRPr="00991D92">
              <w:rPr>
                <w:rFonts w:ascii="Times New Roman" w:hAnsi="Times New Roman"/>
              </w:rPr>
              <w:t xml:space="preserve">; </w:t>
            </w:r>
            <w:proofErr w:type="spellStart"/>
            <w:r w:rsidRPr="00991D92">
              <w:rPr>
                <w:rFonts w:ascii="Times New Roman" w:hAnsi="Times New Roman"/>
              </w:rPr>
              <w:t>proje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Yönetimi</w:t>
            </w:r>
            <w:proofErr w:type="spellEnd"/>
            <w:r w:rsidRPr="00991D92">
              <w:rPr>
                <w:rFonts w:ascii="Times New Roman" w:hAnsi="Times New Roman"/>
              </w:rPr>
              <w:t xml:space="preserve">; site </w:t>
            </w:r>
            <w:proofErr w:type="spellStart"/>
            <w:r w:rsidRPr="00991D92">
              <w:rPr>
                <w:rFonts w:ascii="Times New Roman" w:hAnsi="Times New Roman"/>
              </w:rPr>
              <w:t>yönetimi</w:t>
            </w:r>
            <w:proofErr w:type="spellEnd"/>
            <w:r w:rsidRPr="00991D92">
              <w:rPr>
                <w:rFonts w:ascii="Times New Roman" w:hAnsi="Times New Roman"/>
              </w:rPr>
              <w:t xml:space="preserve">; </w:t>
            </w:r>
            <w:proofErr w:type="spellStart"/>
            <w:r w:rsidRPr="00991D92">
              <w:rPr>
                <w:rFonts w:ascii="Times New Roman" w:hAnsi="Times New Roman"/>
              </w:rPr>
              <w:t>esnaf</w:t>
            </w:r>
            <w:proofErr w:type="spellEnd"/>
            <w:r w:rsidRPr="00991D92">
              <w:rPr>
                <w:rFonts w:ascii="Times New Roman" w:hAnsi="Times New Roman"/>
              </w:rPr>
              <w:t xml:space="preserve">; </w:t>
            </w:r>
            <w:proofErr w:type="spellStart"/>
            <w:r w:rsidRPr="00991D92">
              <w:rPr>
                <w:rFonts w:ascii="Times New Roman" w:hAnsi="Times New Roman"/>
              </w:rPr>
              <w:t>diğer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3"/>
              <w:gridCol w:w="1843"/>
            </w:tblGrid>
            <w:tr w:rsidR="007355DA" w:rsidRPr="00991D92" w14:paraId="4AAF49FB" w14:textId="77777777" w:rsidTr="00DA6B81">
              <w:tc>
                <w:tcPr>
                  <w:tcW w:w="3393" w:type="dxa"/>
                </w:tcPr>
                <w:p w14:paraId="072F31AF" w14:textId="02FF6AA4" w:rsidR="007355DA" w:rsidRPr="00991D92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Firmada</w:t>
                  </w:r>
                  <w:proofErr w:type="spellEnd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çalışan</w:t>
                  </w:r>
                  <w:proofErr w:type="spellEnd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personel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891C13E" w14:textId="1BDAEBAA" w:rsidR="007355DA" w:rsidRPr="00991D92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  <w:tr w:rsidR="007355DA" w:rsidRPr="00991D92" w14:paraId="6D9931BB" w14:textId="77777777" w:rsidTr="00DA6B81">
              <w:tc>
                <w:tcPr>
                  <w:tcW w:w="3393" w:type="dxa"/>
                </w:tcPr>
                <w:p w14:paraId="41B5EF96" w14:textId="7BB5A948" w:rsidR="007355DA" w:rsidRPr="00991D92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Merkez</w:t>
                  </w:r>
                  <w:proofErr w:type="spellEnd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ofis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7BB51951" w14:textId="388F9381" w:rsidR="007355DA" w:rsidRPr="00991D92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  <w:tr w:rsidR="007355DA" w:rsidRPr="00991D92" w14:paraId="25F895DA" w14:textId="77777777" w:rsidTr="00DA6B81">
              <w:tc>
                <w:tcPr>
                  <w:tcW w:w="3393" w:type="dxa"/>
                </w:tcPr>
                <w:p w14:paraId="2915D622" w14:textId="35EB3848" w:rsidR="007355DA" w:rsidRPr="00991D92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Proje</w:t>
                  </w:r>
                  <w:proofErr w:type="spellEnd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yönetimi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5C4B24A" w14:textId="771A7EEC" w:rsidR="007355DA" w:rsidRPr="00991D92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  <w:tr w:rsidR="007355DA" w:rsidRPr="00991D92" w14:paraId="29036C09" w14:textId="77777777" w:rsidTr="00DA6B81">
              <w:tc>
                <w:tcPr>
                  <w:tcW w:w="3393" w:type="dxa"/>
                </w:tcPr>
                <w:p w14:paraId="4C99A549" w14:textId="509A0B44" w:rsidR="007355DA" w:rsidRPr="00991D92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Şantiye</w:t>
                  </w:r>
                  <w:proofErr w:type="spellEnd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991D92">
                    <w:rPr>
                      <w:rFonts w:ascii="Times New Roman" w:eastAsiaTheme="minorHAnsi" w:hAnsi="Times New Roman"/>
                      <w:sz w:val="16"/>
                    </w:rPr>
                    <w:t>ekibi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D66BA3C" w14:textId="029660DD" w:rsidR="007355DA" w:rsidRPr="00991D92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5CAD2DE" w14:textId="08FEBE04" w:rsidR="00BE6284" w:rsidRPr="00991D92" w:rsidRDefault="00A043B4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Bu </w:t>
            </w:r>
            <w:proofErr w:type="spellStart"/>
            <w:r w:rsidRPr="00991D92">
              <w:rPr>
                <w:rFonts w:ascii="Times New Roman" w:hAnsi="Times New Roman"/>
              </w:rPr>
              <w:t>proje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önerilen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organizasyon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şeması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991D92" w14:paraId="759AFBB3" w14:textId="77777777" w:rsidTr="00AA2592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508D" w14:textId="2FCC613E" w:rsidR="00AA2592" w:rsidRPr="00991D92" w:rsidRDefault="00AA2592" w:rsidP="007355DA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3C973E65" w14:textId="7BC13878" w:rsidR="00BE6284" w:rsidRPr="00991D92" w:rsidRDefault="00BC2F1C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Proje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süresince</w:t>
            </w:r>
            <w:proofErr w:type="spellEnd"/>
            <w:r w:rsidRPr="00991D92">
              <w:rPr>
                <w:rFonts w:ascii="Times New Roman" w:hAnsi="Times New Roman"/>
              </w:rPr>
              <w:t xml:space="preserve"> firma </w:t>
            </w:r>
            <w:proofErr w:type="spellStart"/>
            <w:r w:rsidRPr="00991D92">
              <w:rPr>
                <w:rFonts w:ascii="Times New Roman" w:hAnsi="Times New Roman"/>
              </w:rPr>
              <w:t>yöneticilerin</w:t>
            </w:r>
            <w:r w:rsidR="00F031C4" w:rsidRPr="00991D92">
              <w:rPr>
                <w:rFonts w:ascii="Times New Roman" w:hAnsi="Times New Roman"/>
              </w:rPr>
              <w:t>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katılım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düzeyi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dahil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olan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yöneticilerin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kıdemi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BC2F1C" w:rsidRPr="00991D92" w14:paraId="0CDD9E17" w14:textId="77777777" w:rsidTr="00BC2F1C">
              <w:tc>
                <w:tcPr>
                  <w:tcW w:w="8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60FA" w14:textId="77777777" w:rsidR="00BC2F1C" w:rsidRPr="00991D92" w:rsidRDefault="00BC2F1C" w:rsidP="00BC2F1C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350D5B04" w14:textId="77777777" w:rsidR="00BC2F1C" w:rsidRPr="00991D92" w:rsidRDefault="00BC2F1C" w:rsidP="00BC2F1C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169FD5E6" w14:textId="78822D36" w:rsidR="00BC2F1C" w:rsidRPr="00991D92" w:rsidRDefault="00BC2F1C" w:rsidP="00BC2F1C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65922EFE" w14:textId="031D17C5" w:rsidR="00BE6284" w:rsidRPr="00991D92" w:rsidRDefault="00BC2F1C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Ekibinizin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üyelerini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rollerini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özgeçmişleri</w:t>
            </w:r>
            <w:proofErr w:type="spellEnd"/>
            <w:r w:rsidRPr="00991D92">
              <w:rPr>
                <w:rFonts w:ascii="Times New Roman" w:hAnsi="Times New Roman"/>
              </w:rPr>
              <w:t xml:space="preserve"> de </w:t>
            </w:r>
            <w:proofErr w:type="spellStart"/>
            <w:r w:rsidRPr="00991D92">
              <w:rPr>
                <w:rFonts w:ascii="Times New Roman" w:hAnsi="Times New Roman"/>
              </w:rPr>
              <w:t>içeren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deneyimlerini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tanımlayın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45"/>
            </w:tblGrid>
            <w:tr w:rsidR="00BC2F1C" w:rsidRPr="00991D92" w14:paraId="6839F677" w14:textId="77777777" w:rsidTr="00B43A80">
              <w:tc>
                <w:tcPr>
                  <w:tcW w:w="8745" w:type="dxa"/>
                </w:tcPr>
                <w:p w14:paraId="753E0B07" w14:textId="0E2591A6" w:rsidR="00BC2F1C" w:rsidRPr="00991D92" w:rsidRDefault="00BC2F1C" w:rsidP="007355DA">
                  <w:pPr>
                    <w:pStyle w:val="cwBULLETEDLIS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11418CA6" w14:textId="105B0940" w:rsidR="007355DA" w:rsidRPr="00991D92" w:rsidRDefault="007355DA" w:rsidP="007355DA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991D92" w14:paraId="5EC21991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73F4151B" w14:textId="24C3F023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75DA9CE6" w14:textId="558C8526" w:rsidR="00BE6284" w:rsidRPr="00991D92" w:rsidRDefault="00BC2F1C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FİRMANIN TECRÜBESİ VE YAPTIĞI İŞLER</w:t>
            </w:r>
          </w:p>
        </w:tc>
      </w:tr>
      <w:tr w:rsidR="00BE6284" w:rsidRPr="00991D92" w14:paraId="18F98274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575BACD0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730178EF" w14:textId="0FB998E5" w:rsidR="00BE6284" w:rsidRPr="00991D92" w:rsidRDefault="00F031C4" w:rsidP="0036066B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E</w:t>
            </w:r>
            <w:r w:rsidR="00BC2F1C" w:rsidRPr="00991D92">
              <w:rPr>
                <w:rFonts w:ascii="Times New Roman" w:hAnsi="Times New Roman"/>
              </w:rPr>
              <w:t>kibinizin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daha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önce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nerede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birlikte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çalıştığını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belirtin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ve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son </w:t>
            </w:r>
            <w:proofErr w:type="spellStart"/>
            <w:r w:rsidR="00BC2F1C" w:rsidRPr="00991D92">
              <w:rPr>
                <w:rFonts w:ascii="Times New Roman" w:hAnsi="Times New Roman"/>
              </w:rPr>
              <w:t>projelerin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ayrıntılarını</w:t>
            </w:r>
            <w:proofErr w:type="spellEnd"/>
            <w:r w:rsidR="00BC2F1C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991D92">
              <w:rPr>
                <w:rFonts w:ascii="Times New Roman" w:hAnsi="Times New Roman"/>
              </w:rPr>
              <w:t>sağlayın</w:t>
            </w:r>
            <w:proofErr w:type="spellEnd"/>
          </w:p>
          <w:tbl>
            <w:tblPr>
              <w:tblStyle w:val="TableGrid"/>
              <w:tblW w:w="8779" w:type="dxa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25"/>
              <w:gridCol w:w="4854"/>
            </w:tblGrid>
            <w:tr w:rsidR="00B43A80" w:rsidRPr="00991D92" w14:paraId="570DB93C" w14:textId="77777777" w:rsidTr="00F57D27">
              <w:tc>
                <w:tcPr>
                  <w:tcW w:w="3925" w:type="dxa"/>
                </w:tcPr>
                <w:p w14:paraId="515E145A" w14:textId="3A87985E" w:rsidR="00B43A80" w:rsidRPr="00991D92" w:rsidRDefault="00B43A80" w:rsidP="0034593B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  <w:tc>
                <w:tcPr>
                  <w:tcW w:w="4854" w:type="dxa"/>
                </w:tcPr>
                <w:p w14:paraId="379E82D3" w14:textId="344E4A5D" w:rsidR="00B43A80" w:rsidRPr="00991D92" w:rsidRDefault="00B43A80" w:rsidP="00147F5F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9C7F8F8" w14:textId="19E22055" w:rsidR="00B43A80" w:rsidRPr="00991D92" w:rsidRDefault="00B43A80" w:rsidP="0036066B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Son </w:t>
            </w:r>
            <w:r w:rsidR="00333159" w:rsidRPr="00991D92">
              <w:rPr>
                <w:rFonts w:ascii="Times New Roman" w:hAnsi="Times New Roman"/>
              </w:rPr>
              <w:t>3</w:t>
            </w:r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sene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içinde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benzer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projede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firmanın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ekiplerin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çalıştığı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işbirliği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yaptığı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işin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hangi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yöntemler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yapıldığını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kısaca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örnekler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açıklayın</w:t>
            </w:r>
            <w:proofErr w:type="spellEnd"/>
            <w:proofErr w:type="gramStart"/>
            <w:r w:rsidRPr="00991D92">
              <w:rPr>
                <w:rFonts w:ascii="Times New Roman" w:hAnsi="Times New Roman"/>
              </w:rPr>
              <w:t>..</w:t>
            </w:r>
            <w:proofErr w:type="gram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601CAA" w:rsidRPr="00991D92" w14:paraId="1E4057CB" w14:textId="77777777" w:rsidTr="00B43A80">
              <w:tc>
                <w:tcPr>
                  <w:tcW w:w="8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3F42D" w14:textId="77777777" w:rsidR="00601CAA" w:rsidRPr="00991D92" w:rsidRDefault="00601CAA" w:rsidP="007C5ED8">
                  <w:pPr>
                    <w:spacing w:line="240" w:lineRule="auto"/>
                    <w:jc w:val="both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  <w:lang w:val="en-US" w:eastAsia="en-US"/>
                    </w:rPr>
                  </w:pPr>
                </w:p>
                <w:p w14:paraId="34A44D90" w14:textId="572083FA" w:rsidR="00B43A80" w:rsidRPr="00991D92" w:rsidRDefault="00B43A80" w:rsidP="007C5ED8">
                  <w:pPr>
                    <w:spacing w:line="240" w:lineRule="auto"/>
                    <w:jc w:val="both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</w:tbl>
          <w:p w14:paraId="7C102AC6" w14:textId="7B0AA590" w:rsidR="00D62408" w:rsidRPr="00991D92" w:rsidRDefault="00333159" w:rsidP="0036066B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Son 3 </w:t>
            </w:r>
            <w:proofErr w:type="spellStart"/>
            <w:r w:rsidRPr="00991D92">
              <w:rPr>
                <w:rFonts w:ascii="Times New Roman" w:hAnsi="Times New Roman"/>
              </w:rPr>
              <w:t>sene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içinde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benzer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büyüklük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nitelikte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="00B43A80" w:rsidRPr="00991D92">
              <w:rPr>
                <w:rFonts w:ascii="Times New Roman" w:hAnsi="Times New Roman"/>
              </w:rPr>
              <w:t>Teknokentler’de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tamamladığınız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projeler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var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ise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belirtiniz</w:t>
            </w:r>
            <w:proofErr w:type="spellEnd"/>
            <w:proofErr w:type="gramStart"/>
            <w:r w:rsidR="00B43A80" w:rsidRPr="00991D92">
              <w:rPr>
                <w:rFonts w:ascii="Times New Roman" w:hAnsi="Times New Roman"/>
              </w:rPr>
              <w:t>.</w:t>
            </w:r>
            <w:r w:rsidR="00F23772" w:rsidRPr="00991D92">
              <w:rPr>
                <w:rFonts w:ascii="Times New Roman" w:hAnsi="Times New Roman"/>
              </w:rPr>
              <w:t>.</w:t>
            </w:r>
            <w:proofErr w:type="gram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991D92" w14:paraId="4481127B" w14:textId="77777777" w:rsidTr="00AA2592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E75A" w14:textId="4445F827" w:rsidR="00AA2592" w:rsidRPr="00991D92" w:rsidRDefault="00AA2592" w:rsidP="00601512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B7868DC" w14:textId="48CCF650" w:rsidR="00B43A80" w:rsidRPr="00991D92" w:rsidRDefault="00333159" w:rsidP="00B43A80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Son 3 </w:t>
            </w:r>
            <w:proofErr w:type="spellStart"/>
            <w:r w:rsidRPr="00991D92">
              <w:rPr>
                <w:rFonts w:ascii="Times New Roman" w:hAnsi="Times New Roman"/>
              </w:rPr>
              <w:t>sene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içinde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benzer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büyüklük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nitelikte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y</w:t>
            </w:r>
            <w:r w:rsidR="00B43A80" w:rsidRPr="00991D92">
              <w:rPr>
                <w:rFonts w:ascii="Times New Roman" w:hAnsi="Times New Roman"/>
              </w:rPr>
              <w:t>abancı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firma </w:t>
            </w:r>
            <w:proofErr w:type="spellStart"/>
            <w:r w:rsidR="00B43A80" w:rsidRPr="00991D92">
              <w:rPr>
                <w:rFonts w:ascii="Times New Roman" w:hAnsi="Times New Roman"/>
              </w:rPr>
              <w:t>ya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da </w:t>
            </w:r>
            <w:proofErr w:type="spellStart"/>
            <w:r w:rsidR="00B43A80" w:rsidRPr="00991D92">
              <w:rPr>
                <w:rFonts w:ascii="Times New Roman" w:hAnsi="Times New Roman"/>
              </w:rPr>
              <w:t>büyükelçilikler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ile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tamamladığınız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projeler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var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ise</w:t>
            </w:r>
            <w:proofErr w:type="spellEnd"/>
            <w:r w:rsidR="00B43A80"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991D92">
              <w:rPr>
                <w:rFonts w:ascii="Times New Roman" w:hAnsi="Times New Roman"/>
              </w:rPr>
              <w:t>belirtiniz</w:t>
            </w:r>
            <w:proofErr w:type="spellEnd"/>
            <w:proofErr w:type="gramStart"/>
            <w:r w:rsidR="00B43A80" w:rsidRPr="00991D92">
              <w:rPr>
                <w:rFonts w:ascii="Times New Roman" w:hAnsi="Times New Roman"/>
              </w:rPr>
              <w:t>..</w:t>
            </w:r>
            <w:proofErr w:type="gram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B43A80" w:rsidRPr="00991D92" w14:paraId="431302F2" w14:textId="77777777" w:rsidTr="00A1033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B853C" w14:textId="77777777" w:rsidR="00B43A80" w:rsidRPr="00991D92" w:rsidRDefault="00B43A80" w:rsidP="00B43A80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B90FFA7" w14:textId="5EB8A024" w:rsidR="00BE6284" w:rsidRPr="00991D92" w:rsidRDefault="00B43A80" w:rsidP="00B43A80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Anahtar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teslimi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çözümler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sunmak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sabit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imalatlar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sabit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mobilya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imalatları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ilgili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çalıştığınızı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anlatın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71460E" w:rsidRPr="00991D92" w14:paraId="33AF2929" w14:textId="77777777" w:rsidTr="0071460E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82130" w14:textId="77777777" w:rsidR="00406DD9" w:rsidRPr="00991D92" w:rsidRDefault="00406DD9" w:rsidP="00B43A80">
                  <w:pPr>
                    <w:spacing w:line="240" w:lineRule="auto"/>
                    <w:jc w:val="both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  <w:lang w:val="en-US" w:eastAsia="en-US"/>
                    </w:rPr>
                  </w:pPr>
                </w:p>
                <w:p w14:paraId="5E9C77DC" w14:textId="055C0F6B" w:rsidR="00B43A80" w:rsidRPr="00991D92" w:rsidRDefault="00B43A80" w:rsidP="00B43A80">
                  <w:pPr>
                    <w:spacing w:line="240" w:lineRule="auto"/>
                    <w:jc w:val="both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</w:tbl>
          <w:p w14:paraId="41849442" w14:textId="77777777" w:rsidR="009641D0" w:rsidRPr="00991D92" w:rsidRDefault="009641D0" w:rsidP="009641D0">
            <w:pPr>
              <w:pStyle w:val="ListParagraph"/>
              <w:spacing w:line="240" w:lineRule="auto"/>
              <w:ind w:left="567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  <w:p w14:paraId="21176139" w14:textId="54384043" w:rsidR="00081C14" w:rsidRPr="00991D92" w:rsidRDefault="00081C14" w:rsidP="00A437DE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991D92" w14:paraId="1025ADF3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0B9A6645" w14:textId="3256272E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3D520F67" w14:textId="019273EA" w:rsidR="00BE6284" w:rsidRPr="00991D92" w:rsidRDefault="00B43A80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TEKNİK KONULAR</w:t>
            </w:r>
          </w:p>
        </w:tc>
      </w:tr>
      <w:tr w:rsidR="00BE6284" w:rsidRPr="00991D92" w14:paraId="7A46AD30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108EFA5A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6E73A229" w14:textId="01DB97EF" w:rsidR="00BE6284" w:rsidRPr="00991D92" w:rsidRDefault="00F56692" w:rsidP="0036066B">
            <w:pPr>
              <w:pStyle w:val="cwBULLETEDLIS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Mekanik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elektrik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gibi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imalat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paketlerini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sorunsuz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şekilde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koordine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edeceğinizi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yöntem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izleyeceğinizi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="00B91225" w:rsidRPr="00991D92">
              <w:rPr>
                <w:rFonts w:ascii="Times New Roman" w:hAnsi="Times New Roman"/>
              </w:rPr>
              <w:t>anlatın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790600" w:rsidRPr="00991D92" w14:paraId="25A664CD" w14:textId="77777777" w:rsidTr="00790600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9E36B" w14:textId="58D45E65" w:rsidR="00790600" w:rsidRPr="00991D92" w:rsidRDefault="00790600" w:rsidP="00F5669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6520DF1A" w14:textId="2193242C" w:rsidR="00BE6284" w:rsidRPr="00991D92" w:rsidRDefault="00503898" w:rsidP="0036066B">
            <w:pPr>
              <w:pStyle w:val="cwBULLETEDLIS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Bu </w:t>
            </w:r>
            <w:proofErr w:type="spellStart"/>
            <w:r w:rsidRPr="00991D92">
              <w:rPr>
                <w:rFonts w:ascii="Times New Roman" w:hAnsi="Times New Roman"/>
              </w:rPr>
              <w:t>projeyi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düzgün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teslim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etmek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yeterli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deneyimli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mekanik-elektrik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ekibine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sahip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olduğunuzu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koordinasyon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sağlayacağınızı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anlatınız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3D6A2C" w:rsidRPr="00991D92" w14:paraId="6084936B" w14:textId="77777777" w:rsidTr="003D6A2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2D23" w14:textId="5E0AC17B" w:rsidR="00331F6E" w:rsidRPr="00991D92" w:rsidRDefault="00331F6E" w:rsidP="00331F6E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9248FFC" w14:textId="788F3B0E" w:rsidR="00BE6284" w:rsidRPr="00991D92" w:rsidRDefault="00503898" w:rsidP="0036066B">
            <w:pPr>
              <w:pStyle w:val="cwBULLETEDLIS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Bu </w:t>
            </w:r>
            <w:proofErr w:type="spellStart"/>
            <w:r w:rsidRPr="00991D92">
              <w:rPr>
                <w:rFonts w:ascii="Times New Roman" w:hAnsi="Times New Roman"/>
              </w:rPr>
              <w:t>projeyi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gerçekleştirmek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gereken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bütçe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programı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karşılayacak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çözümleri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sağlamak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İşvren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çalışacağınızı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anlatınız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3D6A2C" w:rsidRPr="00991D92" w14:paraId="7B36C3E1" w14:textId="77777777" w:rsidTr="003D6A2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7A5A" w14:textId="32B2EDBD" w:rsidR="00331F6E" w:rsidRPr="00991D92" w:rsidRDefault="00331F6E" w:rsidP="00503898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391BCAFA" w14:textId="77777777" w:rsidR="003D6A2C" w:rsidRPr="00991D92" w:rsidRDefault="003D6A2C" w:rsidP="003D6A2C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991D92" w14:paraId="31ADC1F9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046EF883" w14:textId="7E37E894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3040669F" w14:textId="49FF29F5" w:rsidR="00BE6284" w:rsidRPr="00991D92" w:rsidRDefault="00B34070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KALİTE</w:t>
            </w:r>
          </w:p>
        </w:tc>
      </w:tr>
      <w:tr w:rsidR="00BE6284" w:rsidRPr="00991D92" w14:paraId="7424C58D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71F7299F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7966D6FD" w14:textId="11890C19" w:rsidR="00BE6284" w:rsidRPr="00991D92" w:rsidRDefault="00B34070" w:rsidP="00B34070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 </w:t>
            </w:r>
          </w:p>
          <w:p w14:paraId="2604C91E" w14:textId="7425B2F5" w:rsidR="00BE6284" w:rsidRPr="00991D92" w:rsidRDefault="00B34070" w:rsidP="0036066B">
            <w:pPr>
              <w:pStyle w:val="cwBULLETEDLIST"/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Projeyi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zamanında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eksiksiz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tamamlamak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stratejinizi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yönetmlerinizi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belirtiniz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8E5826" w:rsidRPr="00991D92" w14:paraId="007BBEA9" w14:textId="77777777" w:rsidTr="003707E8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E2DB" w14:textId="04F41943" w:rsidR="00F9049E" w:rsidRPr="00991D92" w:rsidRDefault="00F9049E" w:rsidP="00B34070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952AF87" w14:textId="45BD753E" w:rsidR="006F0C9E" w:rsidRPr="00991D92" w:rsidRDefault="006F0C9E" w:rsidP="006F0C9E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D95FDA" w:rsidRPr="00991D92" w14:paraId="78891208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7CDB78DF" w14:textId="77777777" w:rsidR="00D95FDA" w:rsidRPr="00991D92" w:rsidRDefault="00D95FDA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0AB90F35" w14:textId="77777777" w:rsidR="00D95FDA" w:rsidRPr="00991D92" w:rsidRDefault="00D95FDA" w:rsidP="00B34070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991D92" w14:paraId="3DA86D12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41BBA7A3" w14:textId="5EB9967E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571AE3F7" w14:textId="74DE9D4A" w:rsidR="00BE6284" w:rsidRPr="00991D92" w:rsidRDefault="00B34070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İŞ SAĞLIĞI VE GÜVENLİĞİ</w:t>
            </w:r>
          </w:p>
        </w:tc>
      </w:tr>
      <w:tr w:rsidR="00BE6284" w:rsidRPr="00991D92" w14:paraId="337B3D05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016D2C6D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43E0DA72" w14:textId="34C2E334" w:rsidR="00A75FF4" w:rsidRPr="00991D92" w:rsidRDefault="00A75FF4" w:rsidP="00A75FF4">
            <w:pPr>
              <w:pStyle w:val="cwBULLETEDLIST"/>
              <w:ind w:left="216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14:paraId="544DFFC1" w14:textId="18679611" w:rsidR="00BE6284" w:rsidRPr="00991D92" w:rsidRDefault="00B34070" w:rsidP="0036066B">
            <w:pPr>
              <w:pStyle w:val="cwBULLETEDLIST"/>
              <w:numPr>
                <w:ilvl w:val="0"/>
                <w:numId w:val="2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991D92">
              <w:rPr>
                <w:rFonts w:ascii="Times New Roman" w:hAnsi="Times New Roman"/>
              </w:rPr>
              <w:t>Proje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boyunca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sahada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iş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sağlığı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güvenliğini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nasıl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sağlanacağı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ne</w:t>
            </w:r>
            <w:r w:rsidR="000754BD" w:rsidRPr="00991D9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0754BD" w:rsidRPr="00991D92">
              <w:rPr>
                <w:rFonts w:ascii="Times New Roman" w:hAnsi="Times New Roman"/>
              </w:rPr>
              <w:t>gibi</w:t>
            </w:r>
            <w:proofErr w:type="spellEnd"/>
            <w:r w:rsidR="000754BD" w:rsidRPr="00991D92">
              <w:rPr>
                <w:rFonts w:ascii="Times New Roman" w:hAnsi="Times New Roman"/>
              </w:rPr>
              <w:t xml:space="preserve">  </w:t>
            </w:r>
            <w:proofErr w:type="spellStart"/>
            <w:r w:rsidR="000754BD" w:rsidRPr="00991D92">
              <w:rPr>
                <w:rFonts w:ascii="Times New Roman" w:hAnsi="Times New Roman"/>
              </w:rPr>
              <w:t>yönte</w:t>
            </w:r>
            <w:r w:rsidRPr="00991D92">
              <w:rPr>
                <w:rFonts w:ascii="Times New Roman" w:hAnsi="Times New Roman"/>
              </w:rPr>
              <w:t>mler</w:t>
            </w:r>
            <w:proofErr w:type="spellEnd"/>
            <w:proofErr w:type="gram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uygulanacağını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belirtiniz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7A1E8E" w:rsidRPr="00991D92" w14:paraId="3E356703" w14:textId="77777777" w:rsidTr="007A1E8E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830A2" w14:textId="168BCD94" w:rsidR="00C258FE" w:rsidRPr="00991D92" w:rsidRDefault="00C258FE" w:rsidP="009B4320">
                  <w:pPr>
                    <w:spacing w:line="240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</w:p>
                <w:p w14:paraId="4A0508F4" w14:textId="3F26227D" w:rsidR="007A1E8E" w:rsidRPr="00991D92" w:rsidRDefault="007A1E8E" w:rsidP="004D0848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4F5964C2" w14:textId="32CC087B" w:rsidR="0021049C" w:rsidRPr="00991D92" w:rsidRDefault="0021049C" w:rsidP="001051B4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991D92" w14:paraId="5EF0AF4F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56B3BA6F" w14:textId="6F06D748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48041043" w14:textId="351FE475" w:rsidR="00BE6284" w:rsidRPr="00991D92" w:rsidRDefault="00811C7A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PROJEYE KATMA DEĞER SAĞLANMASI</w:t>
            </w:r>
          </w:p>
        </w:tc>
      </w:tr>
      <w:tr w:rsidR="00BE6284" w:rsidRPr="00991D92" w14:paraId="393F3B45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528242CA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086E71CC" w14:textId="77777777" w:rsidR="000754BD" w:rsidRPr="00991D92" w:rsidRDefault="000754BD" w:rsidP="000754BD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  <w:p w14:paraId="43E85306" w14:textId="0ACF4DCF" w:rsidR="00A75FF4" w:rsidRPr="00991D92" w:rsidRDefault="00811C7A" w:rsidP="0036066B">
            <w:pPr>
              <w:pStyle w:val="ListParagraph"/>
              <w:numPr>
                <w:ilvl w:val="0"/>
                <w:numId w:val="2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991D92">
              <w:rPr>
                <w:rFonts w:ascii="Times New Roman" w:hAnsi="Times New Roman"/>
                <w:color w:val="auto"/>
              </w:rPr>
              <w:t>Şirketinizin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projeye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nasıl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değer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katabileceğini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açıklayın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ve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benzer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nitelikteki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önceki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projelere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nasıl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ve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nerede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katma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değer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sağladığınıza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dair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örnekler</w:t>
            </w:r>
            <w:proofErr w:type="spellEnd"/>
            <w:r w:rsidRPr="00991D92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  <w:color w:val="auto"/>
              </w:rPr>
              <w:t>verin</w:t>
            </w:r>
            <w:proofErr w:type="spellEnd"/>
          </w:p>
          <w:p w14:paraId="58F4CE6F" w14:textId="77777777" w:rsidR="000754BD" w:rsidRPr="00991D92" w:rsidRDefault="000754BD" w:rsidP="00075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  <w:p w14:paraId="03BC6028" w14:textId="77777777" w:rsidR="000754BD" w:rsidRPr="00991D92" w:rsidRDefault="000754BD" w:rsidP="00075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  <w:p w14:paraId="6CC193E1" w14:textId="77777777" w:rsidR="000754BD" w:rsidRPr="00991D92" w:rsidRDefault="000754BD" w:rsidP="000754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D05947" w:rsidRPr="00991D92" w14:paraId="72C9CB77" w14:textId="77777777" w:rsidTr="00D05947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776EA" w14:textId="4DE8B39F" w:rsidR="00D05947" w:rsidRPr="00991D92" w:rsidRDefault="00D05947" w:rsidP="00D05947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112E5352" w14:textId="346CE288" w:rsidR="00D05947" w:rsidRPr="00991D92" w:rsidRDefault="00D05947" w:rsidP="00D05947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</w:tc>
      </w:tr>
      <w:tr w:rsidR="00156944" w:rsidRPr="00991D92" w14:paraId="514E3F2D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49D18EAC" w14:textId="6C195483" w:rsidR="00BE6284" w:rsidRPr="00991D92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075B36B4" w14:textId="3FFF95B0" w:rsidR="00BE6284" w:rsidRPr="00991D92" w:rsidRDefault="00811C7A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991D92">
              <w:rPr>
                <w:rFonts w:ascii="Times New Roman" w:hAnsi="Times New Roman"/>
                <w:b/>
                <w:color w:val="000000" w:themeColor="text1"/>
              </w:rPr>
              <w:t>REFERANSLAR</w:t>
            </w:r>
          </w:p>
        </w:tc>
      </w:tr>
      <w:tr w:rsidR="00BE6284" w:rsidRPr="00991D92" w14:paraId="31AB424E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41DA8C7F" w14:textId="77777777" w:rsidR="00BE6284" w:rsidRPr="00991D92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0B714407" w14:textId="686D605E" w:rsidR="00BE6284" w:rsidRPr="00991D92" w:rsidRDefault="00BE6284" w:rsidP="000754BD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14:paraId="3D679A8D" w14:textId="5156C272" w:rsidR="00A75FF4" w:rsidRPr="00991D92" w:rsidRDefault="00811C7A" w:rsidP="0036066B">
            <w:pPr>
              <w:pStyle w:val="cwBULLETEDLIST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1D92">
              <w:rPr>
                <w:rFonts w:ascii="Times New Roman" w:hAnsi="Times New Roman"/>
              </w:rPr>
              <w:t xml:space="preserve">Son 3 </w:t>
            </w:r>
            <w:proofErr w:type="spellStart"/>
            <w:r w:rsidRPr="00991D92">
              <w:rPr>
                <w:rFonts w:ascii="Times New Roman" w:hAnsi="Times New Roman"/>
              </w:rPr>
              <w:t>sene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içinde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bu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projeye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benzer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nitelikte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tamamladığınız</w:t>
            </w:r>
            <w:proofErr w:type="spellEnd"/>
            <w:r w:rsidRPr="00991D92">
              <w:rPr>
                <w:rFonts w:ascii="Times New Roman" w:hAnsi="Times New Roman"/>
              </w:rPr>
              <w:t xml:space="preserve"> en </w:t>
            </w:r>
            <w:proofErr w:type="spellStart"/>
            <w:proofErr w:type="gramStart"/>
            <w:r w:rsidRPr="00991D92">
              <w:rPr>
                <w:rFonts w:ascii="Times New Roman" w:hAnsi="Times New Roman"/>
              </w:rPr>
              <w:t>az</w:t>
            </w:r>
            <w:proofErr w:type="spellEnd"/>
            <w:proofErr w:type="gramEnd"/>
            <w:r w:rsidRPr="00991D92">
              <w:rPr>
                <w:rFonts w:ascii="Times New Roman" w:hAnsi="Times New Roman"/>
              </w:rPr>
              <w:t xml:space="preserve"> 5 </w:t>
            </w:r>
            <w:proofErr w:type="spellStart"/>
            <w:r w:rsidRPr="00991D92">
              <w:rPr>
                <w:rFonts w:ascii="Times New Roman" w:hAnsi="Times New Roman"/>
              </w:rPr>
              <w:t>projeyi</w:t>
            </w:r>
            <w:proofErr w:type="spellEnd"/>
            <w:r w:rsidRPr="00991D92">
              <w:rPr>
                <w:rFonts w:ascii="Times New Roman" w:hAnsi="Times New Roman"/>
              </w:rPr>
              <w:t xml:space="preserve">,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İşve</w:t>
            </w:r>
            <w:r w:rsidR="000754BD" w:rsidRPr="00991D92">
              <w:rPr>
                <w:rFonts w:ascii="Times New Roman" w:hAnsi="Times New Roman"/>
              </w:rPr>
              <w:t>r</w:t>
            </w:r>
            <w:r w:rsidRPr="00991D92">
              <w:rPr>
                <w:rFonts w:ascii="Times New Roman" w:hAnsi="Times New Roman"/>
              </w:rPr>
              <w:t>en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ilgili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referans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yönetici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ve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iletişim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bilgilerini</w:t>
            </w:r>
            <w:proofErr w:type="spellEnd"/>
            <w:r w:rsidRPr="00991D92">
              <w:rPr>
                <w:rFonts w:ascii="Times New Roman" w:hAnsi="Times New Roman"/>
              </w:rPr>
              <w:t xml:space="preserve"> </w:t>
            </w:r>
            <w:proofErr w:type="spellStart"/>
            <w:r w:rsidRPr="00991D92">
              <w:rPr>
                <w:rFonts w:ascii="Times New Roman" w:hAnsi="Times New Roman"/>
              </w:rPr>
              <w:t>yazınız</w:t>
            </w:r>
            <w:proofErr w:type="spellEnd"/>
            <w:r w:rsidRPr="00991D92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484"/>
              <w:gridCol w:w="3261"/>
            </w:tblGrid>
            <w:tr w:rsidR="00811C7A" w:rsidRPr="00991D92" w14:paraId="441CD1C3" w14:textId="77777777" w:rsidTr="00E6760A">
              <w:tc>
                <w:tcPr>
                  <w:tcW w:w="54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052A" w14:textId="77777777" w:rsidR="00811C7A" w:rsidRPr="00991D92" w:rsidRDefault="00811C7A" w:rsidP="00EC3FD0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60FA01C9" w14:textId="77777777" w:rsidR="000754BD" w:rsidRPr="00991D92" w:rsidRDefault="000754BD" w:rsidP="00EC3FD0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72235A94" w14:textId="77777777" w:rsidR="000754BD" w:rsidRPr="00991D92" w:rsidRDefault="000754BD" w:rsidP="00EC3FD0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39C60FFC" w14:textId="12ADB32A" w:rsidR="000754BD" w:rsidRPr="00991D92" w:rsidRDefault="000754BD" w:rsidP="00EC3FD0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0013F" w14:textId="223CD46A" w:rsidR="00811C7A" w:rsidRPr="00991D92" w:rsidRDefault="00811C7A" w:rsidP="006A3E24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84CB43B" w14:textId="134B676F" w:rsidR="00D05947" w:rsidRPr="00991D92" w:rsidRDefault="00D05947" w:rsidP="00D05947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bookmarkEnd w:id="2"/>
    </w:tbl>
    <w:p w14:paraId="06D2B7CA" w14:textId="77777777" w:rsidR="00AA6003" w:rsidRPr="00991D92" w:rsidRDefault="00AA6003">
      <w:pPr>
        <w:spacing w:line="240" w:lineRule="auto"/>
        <w:rPr>
          <w:rFonts w:ascii="Times New Roman" w:hAnsi="Times New Roman"/>
          <w:color w:val="auto"/>
          <w:spacing w:val="-4"/>
          <w:szCs w:val="20"/>
        </w:rPr>
      </w:pPr>
    </w:p>
    <w:sectPr w:rsidR="00AA6003" w:rsidRPr="00991D92" w:rsidSect="001D3F5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2072" w:right="850" w:bottom="1134" w:left="850" w:header="794" w:footer="59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EF6A5" w14:textId="77777777" w:rsidR="00F532B3" w:rsidRDefault="00F532B3">
      <w:r>
        <w:separator/>
      </w:r>
    </w:p>
    <w:p w14:paraId="6B390197" w14:textId="77777777" w:rsidR="00F532B3" w:rsidRDefault="00F532B3"/>
  </w:endnote>
  <w:endnote w:type="continuationSeparator" w:id="0">
    <w:p w14:paraId="405211A7" w14:textId="77777777" w:rsidR="00F532B3" w:rsidRDefault="00F532B3">
      <w:r>
        <w:continuationSeparator/>
      </w:r>
    </w:p>
    <w:p w14:paraId="277C02F2" w14:textId="77777777" w:rsidR="00F532B3" w:rsidRDefault="00F53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ill Sans">
    <w:altName w:val="Arial"/>
    <w:charset w:val="00"/>
    <w:family w:val="swiss"/>
    <w:pitch w:val="variable"/>
    <w:sig w:usb0="00000001" w:usb1="00000000" w:usb2="00000000" w:usb3="00000000" w:csb0="00000013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terstate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 Sans for CW">
    <w:altName w:val="Segoe UI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9923"/>
    </w:tblGrid>
    <w:tr w:rsidR="009B4320" w14:paraId="26C1F25C" w14:textId="77777777" w:rsidTr="00313977">
      <w:trPr>
        <w:trHeight w:val="454"/>
      </w:trPr>
      <w:tc>
        <w:tcPr>
          <w:tcW w:w="139" w:type="pct"/>
          <w:vAlign w:val="bottom"/>
        </w:tcPr>
        <w:p w14:paraId="32231475" w14:textId="59269F76" w:rsidR="009B4320" w:rsidRPr="008F2BAB" w:rsidRDefault="009B4320" w:rsidP="0058566F">
          <w:pPr>
            <w:pStyle w:val="DocumentName"/>
          </w:pPr>
        </w:p>
      </w:tc>
      <w:tc>
        <w:tcPr>
          <w:tcW w:w="4861" w:type="pct"/>
          <w:vAlign w:val="bottom"/>
        </w:tcPr>
        <w:p w14:paraId="06D4A4C6" w14:textId="17036DA5" w:rsidR="009B4320" w:rsidRPr="001D3F5F" w:rsidRDefault="001D3F5F" w:rsidP="001D3F5F">
          <w:pPr>
            <w:pStyle w:val="PageNumber"/>
            <w:jc w:val="center"/>
            <w:rPr>
              <w:rFonts w:ascii="Calibri" w:hAnsi="Calibri" w:cs="Calibri"/>
            </w:rPr>
          </w:pPr>
          <w:proofErr w:type="spellStart"/>
          <w:r>
            <w:rPr>
              <w:rFonts w:ascii="Calibri" w:hAnsi="Calibri" w:cs="Calibri"/>
              <w:sz w:val="20"/>
              <w:szCs w:val="32"/>
            </w:rPr>
            <w:t>Sayfa</w:t>
          </w:r>
          <w:proofErr w:type="spellEnd"/>
          <w:r>
            <w:rPr>
              <w:rFonts w:ascii="Calibri" w:hAnsi="Calibri" w:cs="Calibri"/>
              <w:sz w:val="20"/>
              <w:szCs w:val="32"/>
            </w:rPr>
            <w:t xml:space="preserve"> </w: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begin"/>
          </w:r>
          <w:r w:rsidRPr="001D3F5F">
            <w:rPr>
              <w:rFonts w:ascii="Calibri" w:hAnsi="Calibri" w:cs="Calibri"/>
              <w:sz w:val="20"/>
              <w:szCs w:val="32"/>
            </w:rPr>
            <w:instrText xml:space="preserve"> PAGE  \* Arabic </w:instrTex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separate"/>
          </w:r>
          <w:r w:rsidR="00991D92">
            <w:rPr>
              <w:rFonts w:ascii="Calibri" w:hAnsi="Calibri" w:cs="Calibri"/>
              <w:noProof/>
              <w:sz w:val="20"/>
              <w:szCs w:val="32"/>
            </w:rPr>
            <w:t>4</w: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end"/>
          </w:r>
        </w:p>
      </w:tc>
    </w:tr>
  </w:tbl>
  <w:p w14:paraId="797B7043" w14:textId="77777777" w:rsidR="009B4320" w:rsidRDefault="009B432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7189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0BD026" w14:textId="7421E242" w:rsidR="00991D92" w:rsidRDefault="00991D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6207998" w14:textId="77777777" w:rsidR="001D3F5F" w:rsidRDefault="001D3F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12D08" w14:textId="77777777" w:rsidR="00F532B3" w:rsidRDefault="00F532B3">
      <w:r>
        <w:separator/>
      </w:r>
    </w:p>
    <w:p w14:paraId="175962C0" w14:textId="77777777" w:rsidR="00F532B3" w:rsidRDefault="00F532B3"/>
  </w:footnote>
  <w:footnote w:type="continuationSeparator" w:id="0">
    <w:p w14:paraId="14A3E737" w14:textId="77777777" w:rsidR="00F532B3" w:rsidRDefault="00F532B3">
      <w:r>
        <w:continuationSeparator/>
      </w:r>
    </w:p>
    <w:p w14:paraId="6EE9E838" w14:textId="77777777" w:rsidR="00F532B3" w:rsidRDefault="00F532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90DDF" w14:textId="012A066F" w:rsidR="001D3F5F" w:rsidRDefault="009B4320" w:rsidP="001D3F5F">
    <w:r>
      <w:tab/>
    </w:r>
  </w:p>
  <w:p w14:paraId="19684E56" w14:textId="7D862ABB" w:rsidR="009B4320" w:rsidRPr="009B1224" w:rsidRDefault="009B4320" w:rsidP="00FA062F">
    <w:pPr>
      <w:pStyle w:val="Header"/>
      <w:tabs>
        <w:tab w:val="clear" w:pos="4513"/>
        <w:tab w:val="clear" w:pos="9026"/>
        <w:tab w:val="left" w:pos="1352"/>
        <w:tab w:val="left" w:pos="2550"/>
        <w:tab w:val="right" w:pos="10207"/>
      </w:tabs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F4C23" w14:textId="77777777" w:rsidR="009B4320" w:rsidRDefault="009B4320" w:rsidP="009B1224">
    <w:pPr>
      <w:jc w:val="right"/>
    </w:pPr>
  </w:p>
  <w:p w14:paraId="47D8C710" w14:textId="253784F6" w:rsidR="009B4320" w:rsidRDefault="009B4320"/>
  <w:p w14:paraId="62597D50" w14:textId="77777777" w:rsidR="009B4320" w:rsidRDefault="009B43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60936"/>
    <w:multiLevelType w:val="multilevel"/>
    <w:tmpl w:val="2188D62E"/>
    <w:styleLink w:val="TableBullets"/>
    <w:lvl w:ilvl="0">
      <w:start w:val="1"/>
      <w:numFmt w:val="bullet"/>
      <w:pStyle w:val="Table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>
    <w:nsid w:val="03A16B0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085D0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5B7AF5"/>
    <w:multiLevelType w:val="hybridMultilevel"/>
    <w:tmpl w:val="8E6EA700"/>
    <w:lvl w:ilvl="0" w:tplc="86F28CD6">
      <w:numFmt w:val="bullet"/>
      <w:lvlText w:val="-"/>
      <w:lvlJc w:val="left"/>
      <w:pPr>
        <w:ind w:left="720" w:hanging="360"/>
      </w:pPr>
      <w:rPr>
        <w:rFonts w:ascii="Gill Sans" w:eastAsiaTheme="minorHAnsi" w:hAnsi="Gill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31243"/>
    <w:multiLevelType w:val="multilevel"/>
    <w:tmpl w:val="E0B88306"/>
    <w:styleLink w:val="BulletsIndent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113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"/>
      <w:lvlJc w:val="left"/>
      <w:pPr>
        <w:tabs>
          <w:tab w:val="num" w:pos="794"/>
        </w:tabs>
        <w:ind w:left="794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>
    <w:nsid w:val="0966493A"/>
    <w:multiLevelType w:val="multilevel"/>
    <w:tmpl w:val="E4D0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E145792"/>
    <w:multiLevelType w:val="hybridMultilevel"/>
    <w:tmpl w:val="9AF8B3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E042EC"/>
    <w:multiLevelType w:val="multilevel"/>
    <w:tmpl w:val="2188D62E"/>
    <w:numStyleLink w:val="TableBullets"/>
  </w:abstractNum>
  <w:abstractNum w:abstractNumId="8">
    <w:nsid w:val="1DFB5C7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294671"/>
    <w:multiLevelType w:val="multilevel"/>
    <w:tmpl w:val="F3C69972"/>
    <w:styleLink w:val="Bullets"/>
    <w:lvl w:ilvl="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"/>
      <w:lvlJc w:val="left"/>
      <w:pPr>
        <w:tabs>
          <w:tab w:val="num" w:pos="227"/>
        </w:tabs>
        <w:ind w:left="227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>
    <w:nsid w:val="1EBE0520"/>
    <w:multiLevelType w:val="hybridMultilevel"/>
    <w:tmpl w:val="26B66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F47CE"/>
    <w:multiLevelType w:val="multilevel"/>
    <w:tmpl w:val="6A862250"/>
    <w:styleLink w:val="Numbers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12">
    <w:nsid w:val="23291638"/>
    <w:multiLevelType w:val="multilevel"/>
    <w:tmpl w:val="5C3A765A"/>
    <w:styleLink w:val="Sources"/>
    <w:lvl w:ilvl="0">
      <w:start w:val="1"/>
      <w:numFmt w:val="none"/>
      <w:pStyle w:val="Source"/>
      <w:suff w:val="space"/>
      <w:lvlText w:val="Source: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251543C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93638F"/>
    <w:multiLevelType w:val="hybridMultilevel"/>
    <w:tmpl w:val="8640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162BED"/>
    <w:multiLevelType w:val="hybridMultilevel"/>
    <w:tmpl w:val="FD9A8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E2B24"/>
    <w:multiLevelType w:val="hybridMultilevel"/>
    <w:tmpl w:val="7720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231E90"/>
    <w:multiLevelType w:val="multilevel"/>
    <w:tmpl w:val="9BF81B8A"/>
    <w:styleLink w:val="Figures"/>
    <w:lvl w:ilvl="0">
      <w:start w:val="1"/>
      <w:numFmt w:val="decimal"/>
      <w:pStyle w:val="FigureCaption"/>
      <w:lvlText w:val="Figure 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>
    <w:nsid w:val="346A0F1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272369"/>
    <w:multiLevelType w:val="hybridMultilevel"/>
    <w:tmpl w:val="FCA04FAE"/>
    <w:lvl w:ilvl="0" w:tplc="B3CC3E2C">
      <w:start w:val="1"/>
      <w:numFmt w:val="decimal"/>
      <w:lvlText w:val="%1"/>
      <w:lvlJc w:val="left"/>
      <w:pPr>
        <w:ind w:left="37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E6F35"/>
    <w:multiLevelType w:val="hybridMultilevel"/>
    <w:tmpl w:val="3304A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E67F6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0AC491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5A350C"/>
    <w:multiLevelType w:val="hybridMultilevel"/>
    <w:tmpl w:val="812CE132"/>
    <w:lvl w:ilvl="0" w:tplc="548014E2">
      <w:start w:val="1"/>
      <w:numFmt w:val="bullet"/>
      <w:pStyle w:val="ListBullet2"/>
      <w:lvlText w:val="–"/>
      <w:lvlJc w:val="left"/>
      <w:pPr>
        <w:ind w:left="833" w:hanging="360"/>
      </w:pPr>
      <w:rPr>
        <w:rFonts w:ascii="Arial" w:hAnsi="Arial" w:hint="default"/>
        <w:color w:val="54585A" w:themeColor="accent2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>
    <w:nsid w:val="49446890"/>
    <w:multiLevelType w:val="singleLevel"/>
    <w:tmpl w:val="8B34F00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54585A" w:themeColor="accent2"/>
      </w:rPr>
    </w:lvl>
  </w:abstractNum>
  <w:abstractNum w:abstractNumId="25">
    <w:nsid w:val="4E3634D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0336C74"/>
    <w:multiLevelType w:val="multilevel"/>
    <w:tmpl w:val="B89E0678"/>
    <w:styleLink w:val="BulletsIndent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47"/>
        </w:tabs>
        <w:ind w:left="1247" w:hanging="113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7">
    <w:nsid w:val="510D138F"/>
    <w:multiLevelType w:val="multilevel"/>
    <w:tmpl w:val="DC8C62DC"/>
    <w:styleLink w:val="BulletsIndent3"/>
    <w:lvl w:ilvl="0">
      <w:start w:val="1"/>
      <w:numFmt w:val="bullet"/>
      <w:lvlText w:val=""/>
      <w:lvlJc w:val="left"/>
      <w:pPr>
        <w:tabs>
          <w:tab w:val="num" w:pos="907"/>
        </w:tabs>
        <w:ind w:left="907" w:hanging="11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021"/>
        </w:tabs>
        <w:ind w:left="1021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8">
    <w:nsid w:val="55F96DD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ADE32E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A09163D"/>
    <w:multiLevelType w:val="hybridMultilevel"/>
    <w:tmpl w:val="8E6E8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701E5D"/>
    <w:multiLevelType w:val="multilevel"/>
    <w:tmpl w:val="DE027A90"/>
    <w:styleLink w:val="BulletsIndent5"/>
    <w:lvl w:ilvl="0">
      <w:start w:val="1"/>
      <w:numFmt w:val="bullet"/>
      <w:lvlText w:val=""/>
      <w:lvlJc w:val="left"/>
      <w:pPr>
        <w:tabs>
          <w:tab w:val="num" w:pos="1361"/>
        </w:tabs>
        <w:ind w:left="1361" w:hanging="11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74"/>
        </w:tabs>
        <w:ind w:left="1474" w:hanging="113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2">
    <w:nsid w:val="6F031005"/>
    <w:multiLevelType w:val="multilevel"/>
    <w:tmpl w:val="6A862250"/>
    <w:numStyleLink w:val="Numbers"/>
  </w:abstractNum>
  <w:abstractNum w:abstractNumId="33">
    <w:nsid w:val="6FCE0EE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022256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4773D3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BF245C8"/>
    <w:multiLevelType w:val="hybridMultilevel"/>
    <w:tmpl w:val="7EC0FE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7"/>
  </w:num>
  <w:num w:numId="4">
    <w:abstractNumId w:val="26"/>
  </w:num>
  <w:num w:numId="5">
    <w:abstractNumId w:val="31"/>
  </w:num>
  <w:num w:numId="6">
    <w:abstractNumId w:val="24"/>
  </w:num>
  <w:num w:numId="7">
    <w:abstractNumId w:val="11"/>
  </w:num>
  <w:num w:numId="8">
    <w:abstractNumId w:val="32"/>
  </w:num>
  <w:num w:numId="9">
    <w:abstractNumId w:val="12"/>
  </w:num>
  <w:num w:numId="10">
    <w:abstractNumId w:val="12"/>
  </w:num>
  <w:num w:numId="11">
    <w:abstractNumId w:val="17"/>
  </w:num>
  <w:num w:numId="12">
    <w:abstractNumId w:val="0"/>
  </w:num>
  <w:num w:numId="13">
    <w:abstractNumId w:val="7"/>
  </w:num>
  <w:num w:numId="14">
    <w:abstractNumId w:val="23"/>
  </w:num>
  <w:num w:numId="15">
    <w:abstractNumId w:val="19"/>
  </w:num>
  <w:num w:numId="16">
    <w:abstractNumId w:val="10"/>
  </w:num>
  <w:num w:numId="17">
    <w:abstractNumId w:val="13"/>
  </w:num>
  <w:num w:numId="18">
    <w:abstractNumId w:val="8"/>
  </w:num>
  <w:num w:numId="19">
    <w:abstractNumId w:val="25"/>
  </w:num>
  <w:num w:numId="20">
    <w:abstractNumId w:val="35"/>
  </w:num>
  <w:num w:numId="21">
    <w:abstractNumId w:val="21"/>
  </w:num>
  <w:num w:numId="22">
    <w:abstractNumId w:val="34"/>
  </w:num>
  <w:num w:numId="23">
    <w:abstractNumId w:val="18"/>
  </w:num>
  <w:num w:numId="24">
    <w:abstractNumId w:val="29"/>
  </w:num>
  <w:num w:numId="25">
    <w:abstractNumId w:val="2"/>
  </w:num>
  <w:num w:numId="26">
    <w:abstractNumId w:val="33"/>
  </w:num>
  <w:num w:numId="27">
    <w:abstractNumId w:val="1"/>
  </w:num>
  <w:num w:numId="28">
    <w:abstractNumId w:val="22"/>
  </w:num>
  <w:num w:numId="29">
    <w:abstractNumId w:val="28"/>
  </w:num>
  <w:num w:numId="30">
    <w:abstractNumId w:val="3"/>
  </w:num>
  <w:num w:numId="31">
    <w:abstractNumId w:val="5"/>
  </w:num>
  <w:num w:numId="32">
    <w:abstractNumId w:val="14"/>
  </w:num>
  <w:num w:numId="33">
    <w:abstractNumId w:val="15"/>
  </w:num>
  <w:num w:numId="34">
    <w:abstractNumId w:val="16"/>
  </w:num>
  <w:num w:numId="35">
    <w:abstractNumId w:val="36"/>
  </w:num>
  <w:num w:numId="36">
    <w:abstractNumId w:val="30"/>
  </w:num>
  <w:num w:numId="37">
    <w:abstractNumId w:val="20"/>
  </w:num>
  <w:num w:numId="38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ur" w:val="DTZ"/>
    <w:docVar w:name="Division" w:val="DTZ"/>
    <w:docVar w:name="Image" w:val="Generic"/>
    <w:docVar w:name="Logo" w:val="DTZ"/>
    <w:docVar w:name="Swish" w:val="DTZ"/>
    <w:docVar w:name="Website" w:val="www.dtz.com"/>
  </w:docVars>
  <w:rsids>
    <w:rsidRoot w:val="0014080B"/>
    <w:rsid w:val="00001772"/>
    <w:rsid w:val="00002E6D"/>
    <w:rsid w:val="0000515A"/>
    <w:rsid w:val="00010562"/>
    <w:rsid w:val="00011D41"/>
    <w:rsid w:val="00012CBF"/>
    <w:rsid w:val="0001335A"/>
    <w:rsid w:val="00015A0D"/>
    <w:rsid w:val="000174C3"/>
    <w:rsid w:val="00020964"/>
    <w:rsid w:val="0002141A"/>
    <w:rsid w:val="00021EB0"/>
    <w:rsid w:val="00023467"/>
    <w:rsid w:val="000237E5"/>
    <w:rsid w:val="00025C3E"/>
    <w:rsid w:val="00025FD6"/>
    <w:rsid w:val="00027C40"/>
    <w:rsid w:val="00027C65"/>
    <w:rsid w:val="00033216"/>
    <w:rsid w:val="00033533"/>
    <w:rsid w:val="00033DDF"/>
    <w:rsid w:val="00034027"/>
    <w:rsid w:val="00034D97"/>
    <w:rsid w:val="000352F4"/>
    <w:rsid w:val="00035A23"/>
    <w:rsid w:val="0003736B"/>
    <w:rsid w:val="0003797B"/>
    <w:rsid w:val="000414C0"/>
    <w:rsid w:val="00043C81"/>
    <w:rsid w:val="0004501C"/>
    <w:rsid w:val="000454C5"/>
    <w:rsid w:val="00050723"/>
    <w:rsid w:val="00052B83"/>
    <w:rsid w:val="000536CC"/>
    <w:rsid w:val="00054093"/>
    <w:rsid w:val="00055DA4"/>
    <w:rsid w:val="000602DE"/>
    <w:rsid w:val="000611B2"/>
    <w:rsid w:val="00064E4A"/>
    <w:rsid w:val="00065B90"/>
    <w:rsid w:val="00066365"/>
    <w:rsid w:val="00067075"/>
    <w:rsid w:val="00067303"/>
    <w:rsid w:val="000718A4"/>
    <w:rsid w:val="000754BD"/>
    <w:rsid w:val="00075516"/>
    <w:rsid w:val="00076416"/>
    <w:rsid w:val="0007733D"/>
    <w:rsid w:val="0007765B"/>
    <w:rsid w:val="0007797D"/>
    <w:rsid w:val="00081C14"/>
    <w:rsid w:val="000833D8"/>
    <w:rsid w:val="00083DE3"/>
    <w:rsid w:val="00084264"/>
    <w:rsid w:val="000907E8"/>
    <w:rsid w:val="0009173A"/>
    <w:rsid w:val="00091E90"/>
    <w:rsid w:val="0009218E"/>
    <w:rsid w:val="00092788"/>
    <w:rsid w:val="0009453E"/>
    <w:rsid w:val="00094B86"/>
    <w:rsid w:val="0009608A"/>
    <w:rsid w:val="000971A3"/>
    <w:rsid w:val="000973D9"/>
    <w:rsid w:val="00097488"/>
    <w:rsid w:val="000A2FBD"/>
    <w:rsid w:val="000A4C98"/>
    <w:rsid w:val="000A59B7"/>
    <w:rsid w:val="000A7DAC"/>
    <w:rsid w:val="000B03DB"/>
    <w:rsid w:val="000B0982"/>
    <w:rsid w:val="000B207A"/>
    <w:rsid w:val="000B2499"/>
    <w:rsid w:val="000B29C2"/>
    <w:rsid w:val="000B5A20"/>
    <w:rsid w:val="000B670B"/>
    <w:rsid w:val="000B792E"/>
    <w:rsid w:val="000C20D0"/>
    <w:rsid w:val="000C34FF"/>
    <w:rsid w:val="000C450D"/>
    <w:rsid w:val="000C4BFD"/>
    <w:rsid w:val="000C5C14"/>
    <w:rsid w:val="000C6765"/>
    <w:rsid w:val="000C70D6"/>
    <w:rsid w:val="000D16DD"/>
    <w:rsid w:val="000D424F"/>
    <w:rsid w:val="000D4F06"/>
    <w:rsid w:val="000D5FAF"/>
    <w:rsid w:val="000D6CC7"/>
    <w:rsid w:val="000D6F28"/>
    <w:rsid w:val="000D7497"/>
    <w:rsid w:val="000E0AC6"/>
    <w:rsid w:val="000E11C5"/>
    <w:rsid w:val="000E172B"/>
    <w:rsid w:val="000E376F"/>
    <w:rsid w:val="000E3DD7"/>
    <w:rsid w:val="000E55FC"/>
    <w:rsid w:val="000E5B15"/>
    <w:rsid w:val="000E6341"/>
    <w:rsid w:val="000F2CDE"/>
    <w:rsid w:val="001006D5"/>
    <w:rsid w:val="00102004"/>
    <w:rsid w:val="00102A7C"/>
    <w:rsid w:val="0010461D"/>
    <w:rsid w:val="00104E34"/>
    <w:rsid w:val="001051B4"/>
    <w:rsid w:val="001051D3"/>
    <w:rsid w:val="00106D6B"/>
    <w:rsid w:val="001075D9"/>
    <w:rsid w:val="00111B98"/>
    <w:rsid w:val="00113A87"/>
    <w:rsid w:val="00114455"/>
    <w:rsid w:val="00115FAD"/>
    <w:rsid w:val="001162F2"/>
    <w:rsid w:val="00117EE2"/>
    <w:rsid w:val="001200B9"/>
    <w:rsid w:val="00120818"/>
    <w:rsid w:val="00120FC6"/>
    <w:rsid w:val="001214A7"/>
    <w:rsid w:val="0012509A"/>
    <w:rsid w:val="001258A2"/>
    <w:rsid w:val="00125C87"/>
    <w:rsid w:val="00127E86"/>
    <w:rsid w:val="00130CC1"/>
    <w:rsid w:val="001317B0"/>
    <w:rsid w:val="0013201F"/>
    <w:rsid w:val="001329B9"/>
    <w:rsid w:val="00134366"/>
    <w:rsid w:val="00134FD8"/>
    <w:rsid w:val="00136A6E"/>
    <w:rsid w:val="0014080B"/>
    <w:rsid w:val="00140877"/>
    <w:rsid w:val="001434BE"/>
    <w:rsid w:val="00143C5E"/>
    <w:rsid w:val="00146E8D"/>
    <w:rsid w:val="00147E01"/>
    <w:rsid w:val="00147F5F"/>
    <w:rsid w:val="0015188F"/>
    <w:rsid w:val="00151FB3"/>
    <w:rsid w:val="00152667"/>
    <w:rsid w:val="001529D6"/>
    <w:rsid w:val="001542D2"/>
    <w:rsid w:val="0015628F"/>
    <w:rsid w:val="00156944"/>
    <w:rsid w:val="001574EE"/>
    <w:rsid w:val="00157704"/>
    <w:rsid w:val="001602A5"/>
    <w:rsid w:val="0016233E"/>
    <w:rsid w:val="00167B33"/>
    <w:rsid w:val="001723E8"/>
    <w:rsid w:val="001741FA"/>
    <w:rsid w:val="001760D7"/>
    <w:rsid w:val="00181D71"/>
    <w:rsid w:val="00182FE8"/>
    <w:rsid w:val="001850AE"/>
    <w:rsid w:val="00185B5E"/>
    <w:rsid w:val="00187E30"/>
    <w:rsid w:val="001900E2"/>
    <w:rsid w:val="00191651"/>
    <w:rsid w:val="00191657"/>
    <w:rsid w:val="001917DB"/>
    <w:rsid w:val="00195137"/>
    <w:rsid w:val="00196A9F"/>
    <w:rsid w:val="001A04F8"/>
    <w:rsid w:val="001A117C"/>
    <w:rsid w:val="001A158B"/>
    <w:rsid w:val="001A1B49"/>
    <w:rsid w:val="001A22C0"/>
    <w:rsid w:val="001A4CAD"/>
    <w:rsid w:val="001B4014"/>
    <w:rsid w:val="001B6C92"/>
    <w:rsid w:val="001B7439"/>
    <w:rsid w:val="001C19E8"/>
    <w:rsid w:val="001C277D"/>
    <w:rsid w:val="001C37E5"/>
    <w:rsid w:val="001C3833"/>
    <w:rsid w:val="001C466A"/>
    <w:rsid w:val="001C6FCF"/>
    <w:rsid w:val="001D0571"/>
    <w:rsid w:val="001D3F5F"/>
    <w:rsid w:val="001D45F9"/>
    <w:rsid w:val="001D5467"/>
    <w:rsid w:val="001D5783"/>
    <w:rsid w:val="001D61D8"/>
    <w:rsid w:val="001D6D53"/>
    <w:rsid w:val="001E277B"/>
    <w:rsid w:val="001E3C30"/>
    <w:rsid w:val="001E4193"/>
    <w:rsid w:val="001E5642"/>
    <w:rsid w:val="001E6013"/>
    <w:rsid w:val="001E7C88"/>
    <w:rsid w:val="001F1600"/>
    <w:rsid w:val="001F44E6"/>
    <w:rsid w:val="001F6CF3"/>
    <w:rsid w:val="001F6FC1"/>
    <w:rsid w:val="0020016A"/>
    <w:rsid w:val="00203984"/>
    <w:rsid w:val="002047CF"/>
    <w:rsid w:val="00204F15"/>
    <w:rsid w:val="00205F21"/>
    <w:rsid w:val="002070B1"/>
    <w:rsid w:val="00207673"/>
    <w:rsid w:val="002076A1"/>
    <w:rsid w:val="0021049C"/>
    <w:rsid w:val="00214C0E"/>
    <w:rsid w:val="002170AA"/>
    <w:rsid w:val="00217BE4"/>
    <w:rsid w:val="002207CF"/>
    <w:rsid w:val="00225D45"/>
    <w:rsid w:val="002266DD"/>
    <w:rsid w:val="00226F55"/>
    <w:rsid w:val="002320B3"/>
    <w:rsid w:val="00235DA1"/>
    <w:rsid w:val="002368ED"/>
    <w:rsid w:val="00237D9F"/>
    <w:rsid w:val="0024345D"/>
    <w:rsid w:val="00243DED"/>
    <w:rsid w:val="00245759"/>
    <w:rsid w:val="002475F4"/>
    <w:rsid w:val="00261C85"/>
    <w:rsid w:val="00262655"/>
    <w:rsid w:val="0026354B"/>
    <w:rsid w:val="002653E6"/>
    <w:rsid w:val="00265802"/>
    <w:rsid w:val="00266A34"/>
    <w:rsid w:val="00267826"/>
    <w:rsid w:val="00267A67"/>
    <w:rsid w:val="002707F2"/>
    <w:rsid w:val="002709C8"/>
    <w:rsid w:val="002727A8"/>
    <w:rsid w:val="00274506"/>
    <w:rsid w:val="00277084"/>
    <w:rsid w:val="002773CB"/>
    <w:rsid w:val="002806E7"/>
    <w:rsid w:val="002833B0"/>
    <w:rsid w:val="00283485"/>
    <w:rsid w:val="00283B0F"/>
    <w:rsid w:val="002847E2"/>
    <w:rsid w:val="00285421"/>
    <w:rsid w:val="00286AF8"/>
    <w:rsid w:val="0028720D"/>
    <w:rsid w:val="002909C1"/>
    <w:rsid w:val="002930A0"/>
    <w:rsid w:val="00295FAC"/>
    <w:rsid w:val="00297122"/>
    <w:rsid w:val="00297D75"/>
    <w:rsid w:val="002A113B"/>
    <w:rsid w:val="002A47B6"/>
    <w:rsid w:val="002A4DC8"/>
    <w:rsid w:val="002A7B70"/>
    <w:rsid w:val="002B008C"/>
    <w:rsid w:val="002B3E47"/>
    <w:rsid w:val="002B5C82"/>
    <w:rsid w:val="002B676B"/>
    <w:rsid w:val="002B68B0"/>
    <w:rsid w:val="002B7D94"/>
    <w:rsid w:val="002C2CBE"/>
    <w:rsid w:val="002C2E21"/>
    <w:rsid w:val="002C6C26"/>
    <w:rsid w:val="002D18C3"/>
    <w:rsid w:val="002D3D57"/>
    <w:rsid w:val="002D5B80"/>
    <w:rsid w:val="002D5FEF"/>
    <w:rsid w:val="002D7A50"/>
    <w:rsid w:val="002E0D59"/>
    <w:rsid w:val="002E0DD8"/>
    <w:rsid w:val="002E1D20"/>
    <w:rsid w:val="002E2769"/>
    <w:rsid w:val="002E40DB"/>
    <w:rsid w:val="002E4138"/>
    <w:rsid w:val="002E47FE"/>
    <w:rsid w:val="002E5EEA"/>
    <w:rsid w:val="002F35AE"/>
    <w:rsid w:val="002F4565"/>
    <w:rsid w:val="002F57EB"/>
    <w:rsid w:val="002F5A03"/>
    <w:rsid w:val="002F69F7"/>
    <w:rsid w:val="00300446"/>
    <w:rsid w:val="00302503"/>
    <w:rsid w:val="00303093"/>
    <w:rsid w:val="00305681"/>
    <w:rsid w:val="00307CEF"/>
    <w:rsid w:val="00307E4D"/>
    <w:rsid w:val="003128D8"/>
    <w:rsid w:val="00313977"/>
    <w:rsid w:val="003156B2"/>
    <w:rsid w:val="00316DB2"/>
    <w:rsid w:val="003178AD"/>
    <w:rsid w:val="003204EF"/>
    <w:rsid w:val="0032462F"/>
    <w:rsid w:val="00324998"/>
    <w:rsid w:val="00325801"/>
    <w:rsid w:val="003268E2"/>
    <w:rsid w:val="0033157B"/>
    <w:rsid w:val="00331867"/>
    <w:rsid w:val="00331F6E"/>
    <w:rsid w:val="00333159"/>
    <w:rsid w:val="003413C0"/>
    <w:rsid w:val="0034267A"/>
    <w:rsid w:val="00342919"/>
    <w:rsid w:val="00342ECF"/>
    <w:rsid w:val="0034593B"/>
    <w:rsid w:val="00347634"/>
    <w:rsid w:val="00350FF9"/>
    <w:rsid w:val="00353B92"/>
    <w:rsid w:val="003540BA"/>
    <w:rsid w:val="0035440E"/>
    <w:rsid w:val="0035523F"/>
    <w:rsid w:val="003571EF"/>
    <w:rsid w:val="00357DB4"/>
    <w:rsid w:val="0036066B"/>
    <w:rsid w:val="00362C3C"/>
    <w:rsid w:val="0036319C"/>
    <w:rsid w:val="003649F9"/>
    <w:rsid w:val="0036531B"/>
    <w:rsid w:val="00367D29"/>
    <w:rsid w:val="003707E8"/>
    <w:rsid w:val="00370CD6"/>
    <w:rsid w:val="00372294"/>
    <w:rsid w:val="00373419"/>
    <w:rsid w:val="00373570"/>
    <w:rsid w:val="0037448E"/>
    <w:rsid w:val="0037489F"/>
    <w:rsid w:val="00377099"/>
    <w:rsid w:val="00377398"/>
    <w:rsid w:val="00377BC1"/>
    <w:rsid w:val="00382423"/>
    <w:rsid w:val="00382518"/>
    <w:rsid w:val="00385EE9"/>
    <w:rsid w:val="00386016"/>
    <w:rsid w:val="00391496"/>
    <w:rsid w:val="00391D3D"/>
    <w:rsid w:val="00393D29"/>
    <w:rsid w:val="0039519A"/>
    <w:rsid w:val="00397661"/>
    <w:rsid w:val="0039790E"/>
    <w:rsid w:val="00397970"/>
    <w:rsid w:val="003A0853"/>
    <w:rsid w:val="003A0B73"/>
    <w:rsid w:val="003A1A12"/>
    <w:rsid w:val="003A31EC"/>
    <w:rsid w:val="003A3875"/>
    <w:rsid w:val="003A59E2"/>
    <w:rsid w:val="003A770C"/>
    <w:rsid w:val="003A7CFB"/>
    <w:rsid w:val="003B025D"/>
    <w:rsid w:val="003B0A35"/>
    <w:rsid w:val="003B0A92"/>
    <w:rsid w:val="003B0D94"/>
    <w:rsid w:val="003B0F17"/>
    <w:rsid w:val="003B1F60"/>
    <w:rsid w:val="003B4D38"/>
    <w:rsid w:val="003B5CE3"/>
    <w:rsid w:val="003B67EA"/>
    <w:rsid w:val="003B68EE"/>
    <w:rsid w:val="003C19B1"/>
    <w:rsid w:val="003C3D2D"/>
    <w:rsid w:val="003C4A5A"/>
    <w:rsid w:val="003D0C30"/>
    <w:rsid w:val="003D1177"/>
    <w:rsid w:val="003D1F7F"/>
    <w:rsid w:val="003D25CA"/>
    <w:rsid w:val="003D3EB5"/>
    <w:rsid w:val="003D4D35"/>
    <w:rsid w:val="003D55A8"/>
    <w:rsid w:val="003D5D57"/>
    <w:rsid w:val="003D5DDD"/>
    <w:rsid w:val="003D6A2C"/>
    <w:rsid w:val="003D6E30"/>
    <w:rsid w:val="003D7C07"/>
    <w:rsid w:val="003E0D72"/>
    <w:rsid w:val="003E15D4"/>
    <w:rsid w:val="003E5366"/>
    <w:rsid w:val="003E7F49"/>
    <w:rsid w:val="003F14CB"/>
    <w:rsid w:val="003F29DA"/>
    <w:rsid w:val="003F32AC"/>
    <w:rsid w:val="003F567D"/>
    <w:rsid w:val="003F6450"/>
    <w:rsid w:val="003F664C"/>
    <w:rsid w:val="004038A7"/>
    <w:rsid w:val="00406083"/>
    <w:rsid w:val="00406DD9"/>
    <w:rsid w:val="00407D9C"/>
    <w:rsid w:val="004104DA"/>
    <w:rsid w:val="00411FA9"/>
    <w:rsid w:val="0041249F"/>
    <w:rsid w:val="00412C36"/>
    <w:rsid w:val="00413006"/>
    <w:rsid w:val="00413058"/>
    <w:rsid w:val="004133EB"/>
    <w:rsid w:val="004154D8"/>
    <w:rsid w:val="00416D45"/>
    <w:rsid w:val="0042086C"/>
    <w:rsid w:val="0042138C"/>
    <w:rsid w:val="00421E91"/>
    <w:rsid w:val="00424D99"/>
    <w:rsid w:val="004255A1"/>
    <w:rsid w:val="00426E3A"/>
    <w:rsid w:val="00427C53"/>
    <w:rsid w:val="00430472"/>
    <w:rsid w:val="00430D41"/>
    <w:rsid w:val="004336D5"/>
    <w:rsid w:val="0043422A"/>
    <w:rsid w:val="004342B0"/>
    <w:rsid w:val="0043530E"/>
    <w:rsid w:val="00440397"/>
    <w:rsid w:val="00442B28"/>
    <w:rsid w:val="0044514F"/>
    <w:rsid w:val="00445BC8"/>
    <w:rsid w:val="004472B6"/>
    <w:rsid w:val="004509D9"/>
    <w:rsid w:val="00451A68"/>
    <w:rsid w:val="00451BB8"/>
    <w:rsid w:val="00453B7B"/>
    <w:rsid w:val="00454DBD"/>
    <w:rsid w:val="004554AE"/>
    <w:rsid w:val="00456772"/>
    <w:rsid w:val="004569AF"/>
    <w:rsid w:val="004575B5"/>
    <w:rsid w:val="00462863"/>
    <w:rsid w:val="00466645"/>
    <w:rsid w:val="00467AA6"/>
    <w:rsid w:val="00467EC1"/>
    <w:rsid w:val="0047462A"/>
    <w:rsid w:val="004746D3"/>
    <w:rsid w:val="004750A9"/>
    <w:rsid w:val="0047596D"/>
    <w:rsid w:val="00475D66"/>
    <w:rsid w:val="00477E4C"/>
    <w:rsid w:val="00481068"/>
    <w:rsid w:val="004815EA"/>
    <w:rsid w:val="00482877"/>
    <w:rsid w:val="00482B73"/>
    <w:rsid w:val="00484398"/>
    <w:rsid w:val="004843F2"/>
    <w:rsid w:val="00484514"/>
    <w:rsid w:val="00485007"/>
    <w:rsid w:val="00490B21"/>
    <w:rsid w:val="00490C27"/>
    <w:rsid w:val="00490F64"/>
    <w:rsid w:val="0049133E"/>
    <w:rsid w:val="00491AE5"/>
    <w:rsid w:val="0049349D"/>
    <w:rsid w:val="0049387B"/>
    <w:rsid w:val="004949B1"/>
    <w:rsid w:val="004A0A3F"/>
    <w:rsid w:val="004A105B"/>
    <w:rsid w:val="004A1098"/>
    <w:rsid w:val="004A503C"/>
    <w:rsid w:val="004A59CD"/>
    <w:rsid w:val="004A6527"/>
    <w:rsid w:val="004B0BDB"/>
    <w:rsid w:val="004B54B1"/>
    <w:rsid w:val="004B64AB"/>
    <w:rsid w:val="004B6729"/>
    <w:rsid w:val="004B6EE3"/>
    <w:rsid w:val="004C1273"/>
    <w:rsid w:val="004C3475"/>
    <w:rsid w:val="004C487D"/>
    <w:rsid w:val="004C4942"/>
    <w:rsid w:val="004C4EDE"/>
    <w:rsid w:val="004C5E35"/>
    <w:rsid w:val="004C7BB7"/>
    <w:rsid w:val="004C7CBE"/>
    <w:rsid w:val="004D0848"/>
    <w:rsid w:val="004D22E8"/>
    <w:rsid w:val="004D25DD"/>
    <w:rsid w:val="004D3C57"/>
    <w:rsid w:val="004D5C6D"/>
    <w:rsid w:val="004D6B41"/>
    <w:rsid w:val="004D6C1E"/>
    <w:rsid w:val="004D6D22"/>
    <w:rsid w:val="004E0563"/>
    <w:rsid w:val="004E1863"/>
    <w:rsid w:val="004E21AE"/>
    <w:rsid w:val="004E273E"/>
    <w:rsid w:val="004E2C96"/>
    <w:rsid w:val="004E4319"/>
    <w:rsid w:val="004E4393"/>
    <w:rsid w:val="004E5A01"/>
    <w:rsid w:val="004E7A2B"/>
    <w:rsid w:val="004E7DC8"/>
    <w:rsid w:val="004F1C59"/>
    <w:rsid w:val="004F1E9D"/>
    <w:rsid w:val="004F4F7A"/>
    <w:rsid w:val="004F647C"/>
    <w:rsid w:val="004F7154"/>
    <w:rsid w:val="004F7E6A"/>
    <w:rsid w:val="00502486"/>
    <w:rsid w:val="00503898"/>
    <w:rsid w:val="00504207"/>
    <w:rsid w:val="005058F0"/>
    <w:rsid w:val="00506581"/>
    <w:rsid w:val="005127FE"/>
    <w:rsid w:val="00512928"/>
    <w:rsid w:val="00513E5D"/>
    <w:rsid w:val="00514392"/>
    <w:rsid w:val="005229DB"/>
    <w:rsid w:val="0052303B"/>
    <w:rsid w:val="0052546B"/>
    <w:rsid w:val="00525FAD"/>
    <w:rsid w:val="00526DA6"/>
    <w:rsid w:val="00530FC3"/>
    <w:rsid w:val="005324B5"/>
    <w:rsid w:val="00532BEA"/>
    <w:rsid w:val="00534866"/>
    <w:rsid w:val="00534E2D"/>
    <w:rsid w:val="005369B8"/>
    <w:rsid w:val="005374B8"/>
    <w:rsid w:val="00541250"/>
    <w:rsid w:val="00541DF1"/>
    <w:rsid w:val="00542483"/>
    <w:rsid w:val="00542F71"/>
    <w:rsid w:val="005439A8"/>
    <w:rsid w:val="00544139"/>
    <w:rsid w:val="0054519F"/>
    <w:rsid w:val="005458A8"/>
    <w:rsid w:val="00547715"/>
    <w:rsid w:val="00554780"/>
    <w:rsid w:val="00555365"/>
    <w:rsid w:val="00556B8C"/>
    <w:rsid w:val="00557886"/>
    <w:rsid w:val="005663DD"/>
    <w:rsid w:val="00566C56"/>
    <w:rsid w:val="005706EA"/>
    <w:rsid w:val="005708C6"/>
    <w:rsid w:val="00570C14"/>
    <w:rsid w:val="00571599"/>
    <w:rsid w:val="005738AB"/>
    <w:rsid w:val="00573C37"/>
    <w:rsid w:val="00581977"/>
    <w:rsid w:val="005837CC"/>
    <w:rsid w:val="005844F2"/>
    <w:rsid w:val="0058566F"/>
    <w:rsid w:val="005869DE"/>
    <w:rsid w:val="00592129"/>
    <w:rsid w:val="00592995"/>
    <w:rsid w:val="00593101"/>
    <w:rsid w:val="00596580"/>
    <w:rsid w:val="00597F6B"/>
    <w:rsid w:val="00597F89"/>
    <w:rsid w:val="005A0558"/>
    <w:rsid w:val="005A08C8"/>
    <w:rsid w:val="005A1F9F"/>
    <w:rsid w:val="005A2E07"/>
    <w:rsid w:val="005A418B"/>
    <w:rsid w:val="005A4E14"/>
    <w:rsid w:val="005A586E"/>
    <w:rsid w:val="005A66D6"/>
    <w:rsid w:val="005B3074"/>
    <w:rsid w:val="005B3CF3"/>
    <w:rsid w:val="005B510E"/>
    <w:rsid w:val="005B55C6"/>
    <w:rsid w:val="005C0E9C"/>
    <w:rsid w:val="005C1AA6"/>
    <w:rsid w:val="005C3BDA"/>
    <w:rsid w:val="005C4412"/>
    <w:rsid w:val="005C4A29"/>
    <w:rsid w:val="005C6E34"/>
    <w:rsid w:val="005D0091"/>
    <w:rsid w:val="005D0468"/>
    <w:rsid w:val="005D113C"/>
    <w:rsid w:val="005D1698"/>
    <w:rsid w:val="005D3356"/>
    <w:rsid w:val="005D54BB"/>
    <w:rsid w:val="005D7B0F"/>
    <w:rsid w:val="005E1651"/>
    <w:rsid w:val="005E3E82"/>
    <w:rsid w:val="005E42E5"/>
    <w:rsid w:val="005E508C"/>
    <w:rsid w:val="005E6007"/>
    <w:rsid w:val="005F01F5"/>
    <w:rsid w:val="005F4097"/>
    <w:rsid w:val="005F5135"/>
    <w:rsid w:val="00601512"/>
    <w:rsid w:val="00601685"/>
    <w:rsid w:val="006018F7"/>
    <w:rsid w:val="00601CAA"/>
    <w:rsid w:val="006023D5"/>
    <w:rsid w:val="00604B38"/>
    <w:rsid w:val="0060544D"/>
    <w:rsid w:val="00610724"/>
    <w:rsid w:val="0061274E"/>
    <w:rsid w:val="0061284C"/>
    <w:rsid w:val="006137B3"/>
    <w:rsid w:val="006145CB"/>
    <w:rsid w:val="00620193"/>
    <w:rsid w:val="00621811"/>
    <w:rsid w:val="00622542"/>
    <w:rsid w:val="00622CFA"/>
    <w:rsid w:val="0062360F"/>
    <w:rsid w:val="006259D3"/>
    <w:rsid w:val="006278EE"/>
    <w:rsid w:val="00634331"/>
    <w:rsid w:val="00634E89"/>
    <w:rsid w:val="0064486C"/>
    <w:rsid w:val="006449DB"/>
    <w:rsid w:val="00647ABC"/>
    <w:rsid w:val="00653CFD"/>
    <w:rsid w:val="00655541"/>
    <w:rsid w:val="006562AC"/>
    <w:rsid w:val="00656B04"/>
    <w:rsid w:val="00656F73"/>
    <w:rsid w:val="00661DC4"/>
    <w:rsid w:val="00663208"/>
    <w:rsid w:val="006633B0"/>
    <w:rsid w:val="0066461F"/>
    <w:rsid w:val="00665A53"/>
    <w:rsid w:val="00666F3E"/>
    <w:rsid w:val="00670978"/>
    <w:rsid w:val="00670CC5"/>
    <w:rsid w:val="0067185D"/>
    <w:rsid w:val="00671F8F"/>
    <w:rsid w:val="00673D2A"/>
    <w:rsid w:val="006757D9"/>
    <w:rsid w:val="0067762D"/>
    <w:rsid w:val="00681D24"/>
    <w:rsid w:val="00683BE1"/>
    <w:rsid w:val="00686927"/>
    <w:rsid w:val="00687829"/>
    <w:rsid w:val="00687AA7"/>
    <w:rsid w:val="00692F2E"/>
    <w:rsid w:val="00694370"/>
    <w:rsid w:val="006945C9"/>
    <w:rsid w:val="0069619B"/>
    <w:rsid w:val="006967FE"/>
    <w:rsid w:val="00697D19"/>
    <w:rsid w:val="006A1805"/>
    <w:rsid w:val="006A1A3E"/>
    <w:rsid w:val="006A1D6B"/>
    <w:rsid w:val="006A228C"/>
    <w:rsid w:val="006A2B35"/>
    <w:rsid w:val="006A3845"/>
    <w:rsid w:val="006A3E24"/>
    <w:rsid w:val="006A3F4F"/>
    <w:rsid w:val="006A41B9"/>
    <w:rsid w:val="006A472D"/>
    <w:rsid w:val="006B29DF"/>
    <w:rsid w:val="006B34EA"/>
    <w:rsid w:val="006B392E"/>
    <w:rsid w:val="006B7086"/>
    <w:rsid w:val="006C5D32"/>
    <w:rsid w:val="006C5DD6"/>
    <w:rsid w:val="006C62EB"/>
    <w:rsid w:val="006D02C7"/>
    <w:rsid w:val="006D239A"/>
    <w:rsid w:val="006D3C9C"/>
    <w:rsid w:val="006D5D97"/>
    <w:rsid w:val="006D5E56"/>
    <w:rsid w:val="006D7032"/>
    <w:rsid w:val="006D727E"/>
    <w:rsid w:val="006D7821"/>
    <w:rsid w:val="006E118E"/>
    <w:rsid w:val="006E29C9"/>
    <w:rsid w:val="006E42A6"/>
    <w:rsid w:val="006E533A"/>
    <w:rsid w:val="006E55CB"/>
    <w:rsid w:val="006F0C9E"/>
    <w:rsid w:val="006F12C1"/>
    <w:rsid w:val="006F1D8C"/>
    <w:rsid w:val="006F21A6"/>
    <w:rsid w:val="006F2F34"/>
    <w:rsid w:val="006F41E6"/>
    <w:rsid w:val="006F4F4A"/>
    <w:rsid w:val="006F76B4"/>
    <w:rsid w:val="00701E02"/>
    <w:rsid w:val="00703198"/>
    <w:rsid w:val="00705226"/>
    <w:rsid w:val="0071460E"/>
    <w:rsid w:val="00714AB9"/>
    <w:rsid w:val="00717427"/>
    <w:rsid w:val="007201EE"/>
    <w:rsid w:val="0072037D"/>
    <w:rsid w:val="00720AAD"/>
    <w:rsid w:val="0072104A"/>
    <w:rsid w:val="00721466"/>
    <w:rsid w:val="00722254"/>
    <w:rsid w:val="00722786"/>
    <w:rsid w:val="00726E64"/>
    <w:rsid w:val="0072701C"/>
    <w:rsid w:val="00727906"/>
    <w:rsid w:val="00731F63"/>
    <w:rsid w:val="00732D90"/>
    <w:rsid w:val="00732F07"/>
    <w:rsid w:val="007333A0"/>
    <w:rsid w:val="007355DA"/>
    <w:rsid w:val="00735A3E"/>
    <w:rsid w:val="00735C98"/>
    <w:rsid w:val="0073691D"/>
    <w:rsid w:val="00736D1E"/>
    <w:rsid w:val="0074010E"/>
    <w:rsid w:val="0074109C"/>
    <w:rsid w:val="00742714"/>
    <w:rsid w:val="007453FC"/>
    <w:rsid w:val="00746770"/>
    <w:rsid w:val="00747196"/>
    <w:rsid w:val="00751CFC"/>
    <w:rsid w:val="0075271F"/>
    <w:rsid w:val="00752FCF"/>
    <w:rsid w:val="007539F7"/>
    <w:rsid w:val="00755528"/>
    <w:rsid w:val="007563A8"/>
    <w:rsid w:val="00757D93"/>
    <w:rsid w:val="00757F9B"/>
    <w:rsid w:val="00760675"/>
    <w:rsid w:val="007674A9"/>
    <w:rsid w:val="00767A5E"/>
    <w:rsid w:val="007722B7"/>
    <w:rsid w:val="00775144"/>
    <w:rsid w:val="007775D4"/>
    <w:rsid w:val="007777BB"/>
    <w:rsid w:val="00780CC4"/>
    <w:rsid w:val="00781ADB"/>
    <w:rsid w:val="00781C70"/>
    <w:rsid w:val="007831EC"/>
    <w:rsid w:val="00783499"/>
    <w:rsid w:val="00783CDA"/>
    <w:rsid w:val="00786720"/>
    <w:rsid w:val="00790600"/>
    <w:rsid w:val="0079275B"/>
    <w:rsid w:val="0079419E"/>
    <w:rsid w:val="00795B80"/>
    <w:rsid w:val="007966BF"/>
    <w:rsid w:val="0079675B"/>
    <w:rsid w:val="00797A86"/>
    <w:rsid w:val="007A017F"/>
    <w:rsid w:val="007A0302"/>
    <w:rsid w:val="007A18B6"/>
    <w:rsid w:val="007A1C01"/>
    <w:rsid w:val="007A1E8E"/>
    <w:rsid w:val="007A439D"/>
    <w:rsid w:val="007A4491"/>
    <w:rsid w:val="007A48A1"/>
    <w:rsid w:val="007A4BFE"/>
    <w:rsid w:val="007A5939"/>
    <w:rsid w:val="007A5B07"/>
    <w:rsid w:val="007A67FF"/>
    <w:rsid w:val="007B0BF1"/>
    <w:rsid w:val="007B2F9F"/>
    <w:rsid w:val="007B3486"/>
    <w:rsid w:val="007B373C"/>
    <w:rsid w:val="007B3C7E"/>
    <w:rsid w:val="007B3F6A"/>
    <w:rsid w:val="007B51EE"/>
    <w:rsid w:val="007B5764"/>
    <w:rsid w:val="007B58D4"/>
    <w:rsid w:val="007B75AC"/>
    <w:rsid w:val="007C0019"/>
    <w:rsid w:val="007C3BD9"/>
    <w:rsid w:val="007C3D59"/>
    <w:rsid w:val="007C5ED8"/>
    <w:rsid w:val="007C6567"/>
    <w:rsid w:val="007C6CC1"/>
    <w:rsid w:val="007C74EE"/>
    <w:rsid w:val="007C7F46"/>
    <w:rsid w:val="007D4F7F"/>
    <w:rsid w:val="007E0F43"/>
    <w:rsid w:val="007E3BEB"/>
    <w:rsid w:val="007E7530"/>
    <w:rsid w:val="007E75F3"/>
    <w:rsid w:val="007E7FA8"/>
    <w:rsid w:val="007F04A5"/>
    <w:rsid w:val="007F38DF"/>
    <w:rsid w:val="007F5069"/>
    <w:rsid w:val="007F57FA"/>
    <w:rsid w:val="007F7380"/>
    <w:rsid w:val="0080115A"/>
    <w:rsid w:val="008012CB"/>
    <w:rsid w:val="00801FB9"/>
    <w:rsid w:val="008036F7"/>
    <w:rsid w:val="008038D2"/>
    <w:rsid w:val="008049F6"/>
    <w:rsid w:val="00804B99"/>
    <w:rsid w:val="00805894"/>
    <w:rsid w:val="00805DC7"/>
    <w:rsid w:val="00811C7A"/>
    <w:rsid w:val="00811E72"/>
    <w:rsid w:val="00812806"/>
    <w:rsid w:val="00813B73"/>
    <w:rsid w:val="00814750"/>
    <w:rsid w:val="00815219"/>
    <w:rsid w:val="00815DA2"/>
    <w:rsid w:val="00816058"/>
    <w:rsid w:val="0081685F"/>
    <w:rsid w:val="00817CD4"/>
    <w:rsid w:val="0082222C"/>
    <w:rsid w:val="0082611B"/>
    <w:rsid w:val="008301B6"/>
    <w:rsid w:val="00832E5B"/>
    <w:rsid w:val="00832E86"/>
    <w:rsid w:val="008350B3"/>
    <w:rsid w:val="00835DD8"/>
    <w:rsid w:val="00836B79"/>
    <w:rsid w:val="008401A1"/>
    <w:rsid w:val="008406A2"/>
    <w:rsid w:val="00843C5A"/>
    <w:rsid w:val="0084469A"/>
    <w:rsid w:val="00844E1E"/>
    <w:rsid w:val="0084576D"/>
    <w:rsid w:val="00845D3C"/>
    <w:rsid w:val="0084716E"/>
    <w:rsid w:val="00847222"/>
    <w:rsid w:val="008472AB"/>
    <w:rsid w:val="008527C0"/>
    <w:rsid w:val="008533CD"/>
    <w:rsid w:val="00855DC9"/>
    <w:rsid w:val="0085780C"/>
    <w:rsid w:val="00857EC4"/>
    <w:rsid w:val="008618BB"/>
    <w:rsid w:val="00863280"/>
    <w:rsid w:val="00864932"/>
    <w:rsid w:val="00867993"/>
    <w:rsid w:val="008704B9"/>
    <w:rsid w:val="0087159A"/>
    <w:rsid w:val="00871873"/>
    <w:rsid w:val="00872865"/>
    <w:rsid w:val="00872C31"/>
    <w:rsid w:val="00876A8D"/>
    <w:rsid w:val="00877B5C"/>
    <w:rsid w:val="0088028A"/>
    <w:rsid w:val="0088053A"/>
    <w:rsid w:val="00884E75"/>
    <w:rsid w:val="008860C5"/>
    <w:rsid w:val="00890007"/>
    <w:rsid w:val="00893A4D"/>
    <w:rsid w:val="008978C4"/>
    <w:rsid w:val="008A072A"/>
    <w:rsid w:val="008A0A74"/>
    <w:rsid w:val="008A1021"/>
    <w:rsid w:val="008A5ED1"/>
    <w:rsid w:val="008A6466"/>
    <w:rsid w:val="008A7476"/>
    <w:rsid w:val="008A7CA6"/>
    <w:rsid w:val="008B4518"/>
    <w:rsid w:val="008B6ACD"/>
    <w:rsid w:val="008C2880"/>
    <w:rsid w:val="008C3701"/>
    <w:rsid w:val="008C59FA"/>
    <w:rsid w:val="008D079A"/>
    <w:rsid w:val="008D5C87"/>
    <w:rsid w:val="008D7029"/>
    <w:rsid w:val="008E027E"/>
    <w:rsid w:val="008E2FE7"/>
    <w:rsid w:val="008E3D5E"/>
    <w:rsid w:val="008E4EA1"/>
    <w:rsid w:val="008E5826"/>
    <w:rsid w:val="008E6F9C"/>
    <w:rsid w:val="008E7A8B"/>
    <w:rsid w:val="008E7B00"/>
    <w:rsid w:val="008E7F2A"/>
    <w:rsid w:val="008F2BAB"/>
    <w:rsid w:val="008F4D83"/>
    <w:rsid w:val="008F51FE"/>
    <w:rsid w:val="008F5AAA"/>
    <w:rsid w:val="00902D1A"/>
    <w:rsid w:val="009032CD"/>
    <w:rsid w:val="009039BF"/>
    <w:rsid w:val="00903E18"/>
    <w:rsid w:val="00905936"/>
    <w:rsid w:val="00910EFA"/>
    <w:rsid w:val="00910F95"/>
    <w:rsid w:val="0091120E"/>
    <w:rsid w:val="00911E1F"/>
    <w:rsid w:val="0091304E"/>
    <w:rsid w:val="00915842"/>
    <w:rsid w:val="00915ADE"/>
    <w:rsid w:val="00916004"/>
    <w:rsid w:val="0091767F"/>
    <w:rsid w:val="00921EE7"/>
    <w:rsid w:val="009223A1"/>
    <w:rsid w:val="00922639"/>
    <w:rsid w:val="00927451"/>
    <w:rsid w:val="0093096C"/>
    <w:rsid w:val="00931FBF"/>
    <w:rsid w:val="00933151"/>
    <w:rsid w:val="0093720C"/>
    <w:rsid w:val="00940913"/>
    <w:rsid w:val="00941E15"/>
    <w:rsid w:val="00942258"/>
    <w:rsid w:val="00942C2C"/>
    <w:rsid w:val="009477E9"/>
    <w:rsid w:val="00947830"/>
    <w:rsid w:val="009507BE"/>
    <w:rsid w:val="0096126B"/>
    <w:rsid w:val="00961D47"/>
    <w:rsid w:val="00963F32"/>
    <w:rsid w:val="009641D0"/>
    <w:rsid w:val="00964F5F"/>
    <w:rsid w:val="00965C69"/>
    <w:rsid w:val="00965EB2"/>
    <w:rsid w:val="00967E21"/>
    <w:rsid w:val="00972214"/>
    <w:rsid w:val="0097288D"/>
    <w:rsid w:val="00975BBE"/>
    <w:rsid w:val="00975E54"/>
    <w:rsid w:val="0097789D"/>
    <w:rsid w:val="00980BC5"/>
    <w:rsid w:val="009823A7"/>
    <w:rsid w:val="00983F44"/>
    <w:rsid w:val="00987A6F"/>
    <w:rsid w:val="00990695"/>
    <w:rsid w:val="00991D92"/>
    <w:rsid w:val="00993825"/>
    <w:rsid w:val="00993E4C"/>
    <w:rsid w:val="00994492"/>
    <w:rsid w:val="0099665E"/>
    <w:rsid w:val="009966DE"/>
    <w:rsid w:val="0099716F"/>
    <w:rsid w:val="00997DEE"/>
    <w:rsid w:val="009A21CA"/>
    <w:rsid w:val="009A5A83"/>
    <w:rsid w:val="009A7ED5"/>
    <w:rsid w:val="009A7FB2"/>
    <w:rsid w:val="009B1224"/>
    <w:rsid w:val="009B1CE2"/>
    <w:rsid w:val="009B4320"/>
    <w:rsid w:val="009B6634"/>
    <w:rsid w:val="009B73D1"/>
    <w:rsid w:val="009B795A"/>
    <w:rsid w:val="009C1164"/>
    <w:rsid w:val="009C2AD1"/>
    <w:rsid w:val="009C3CAE"/>
    <w:rsid w:val="009D61F5"/>
    <w:rsid w:val="009E1C11"/>
    <w:rsid w:val="009E2051"/>
    <w:rsid w:val="009E33D5"/>
    <w:rsid w:val="009E4DC7"/>
    <w:rsid w:val="009E5889"/>
    <w:rsid w:val="009F20BF"/>
    <w:rsid w:val="009F31EC"/>
    <w:rsid w:val="009F3C08"/>
    <w:rsid w:val="009F464A"/>
    <w:rsid w:val="009F540C"/>
    <w:rsid w:val="009F543C"/>
    <w:rsid w:val="009F5453"/>
    <w:rsid w:val="009F6FFA"/>
    <w:rsid w:val="00A000F5"/>
    <w:rsid w:val="00A0223B"/>
    <w:rsid w:val="00A043B4"/>
    <w:rsid w:val="00A04652"/>
    <w:rsid w:val="00A05A8C"/>
    <w:rsid w:val="00A06431"/>
    <w:rsid w:val="00A074CE"/>
    <w:rsid w:val="00A0791A"/>
    <w:rsid w:val="00A07A8A"/>
    <w:rsid w:val="00A11AF0"/>
    <w:rsid w:val="00A1425F"/>
    <w:rsid w:val="00A14B3D"/>
    <w:rsid w:val="00A15D67"/>
    <w:rsid w:val="00A17FCB"/>
    <w:rsid w:val="00A2282B"/>
    <w:rsid w:val="00A24005"/>
    <w:rsid w:val="00A24EFC"/>
    <w:rsid w:val="00A26652"/>
    <w:rsid w:val="00A26A6C"/>
    <w:rsid w:val="00A27BCE"/>
    <w:rsid w:val="00A30875"/>
    <w:rsid w:val="00A30F2F"/>
    <w:rsid w:val="00A31CAA"/>
    <w:rsid w:val="00A329DE"/>
    <w:rsid w:val="00A35349"/>
    <w:rsid w:val="00A36553"/>
    <w:rsid w:val="00A36FE5"/>
    <w:rsid w:val="00A375E7"/>
    <w:rsid w:val="00A401E5"/>
    <w:rsid w:val="00A404EA"/>
    <w:rsid w:val="00A40614"/>
    <w:rsid w:val="00A40662"/>
    <w:rsid w:val="00A413B5"/>
    <w:rsid w:val="00A42346"/>
    <w:rsid w:val="00A42BEB"/>
    <w:rsid w:val="00A437DE"/>
    <w:rsid w:val="00A439B6"/>
    <w:rsid w:val="00A441F5"/>
    <w:rsid w:val="00A479E3"/>
    <w:rsid w:val="00A53956"/>
    <w:rsid w:val="00A553B2"/>
    <w:rsid w:val="00A558F5"/>
    <w:rsid w:val="00A56FBC"/>
    <w:rsid w:val="00A6091F"/>
    <w:rsid w:val="00A6390A"/>
    <w:rsid w:val="00A64058"/>
    <w:rsid w:val="00A654D5"/>
    <w:rsid w:val="00A65792"/>
    <w:rsid w:val="00A66986"/>
    <w:rsid w:val="00A670C0"/>
    <w:rsid w:val="00A705D0"/>
    <w:rsid w:val="00A71983"/>
    <w:rsid w:val="00A7277F"/>
    <w:rsid w:val="00A74832"/>
    <w:rsid w:val="00A74ABC"/>
    <w:rsid w:val="00A74C99"/>
    <w:rsid w:val="00A75476"/>
    <w:rsid w:val="00A75FF4"/>
    <w:rsid w:val="00A771ED"/>
    <w:rsid w:val="00A811E6"/>
    <w:rsid w:val="00A83738"/>
    <w:rsid w:val="00A86683"/>
    <w:rsid w:val="00A86C24"/>
    <w:rsid w:val="00A927EE"/>
    <w:rsid w:val="00A92923"/>
    <w:rsid w:val="00A9326E"/>
    <w:rsid w:val="00A93455"/>
    <w:rsid w:val="00A95487"/>
    <w:rsid w:val="00A9670A"/>
    <w:rsid w:val="00A97536"/>
    <w:rsid w:val="00AA0A8E"/>
    <w:rsid w:val="00AA1253"/>
    <w:rsid w:val="00AA2592"/>
    <w:rsid w:val="00AA3025"/>
    <w:rsid w:val="00AA3EAB"/>
    <w:rsid w:val="00AA4E0B"/>
    <w:rsid w:val="00AA6003"/>
    <w:rsid w:val="00AA67C5"/>
    <w:rsid w:val="00AA724D"/>
    <w:rsid w:val="00AA7B9A"/>
    <w:rsid w:val="00AB03A2"/>
    <w:rsid w:val="00AB03E2"/>
    <w:rsid w:val="00AB1B2A"/>
    <w:rsid w:val="00AB1C79"/>
    <w:rsid w:val="00AB209B"/>
    <w:rsid w:val="00AB2B60"/>
    <w:rsid w:val="00AB3324"/>
    <w:rsid w:val="00AB3D0A"/>
    <w:rsid w:val="00AB4979"/>
    <w:rsid w:val="00AB518D"/>
    <w:rsid w:val="00AB7B20"/>
    <w:rsid w:val="00AB7DBE"/>
    <w:rsid w:val="00AC0993"/>
    <w:rsid w:val="00AC1B9B"/>
    <w:rsid w:val="00AC32AF"/>
    <w:rsid w:val="00AC581B"/>
    <w:rsid w:val="00AC60F5"/>
    <w:rsid w:val="00AD04FA"/>
    <w:rsid w:val="00AD144F"/>
    <w:rsid w:val="00AD1525"/>
    <w:rsid w:val="00AD186F"/>
    <w:rsid w:val="00AD4999"/>
    <w:rsid w:val="00AD60DF"/>
    <w:rsid w:val="00AE0D4F"/>
    <w:rsid w:val="00AE13A4"/>
    <w:rsid w:val="00AE15BD"/>
    <w:rsid w:val="00AE4246"/>
    <w:rsid w:val="00AE6640"/>
    <w:rsid w:val="00AE7482"/>
    <w:rsid w:val="00AF23D0"/>
    <w:rsid w:val="00AF3F41"/>
    <w:rsid w:val="00AF4522"/>
    <w:rsid w:val="00AF4A65"/>
    <w:rsid w:val="00B04695"/>
    <w:rsid w:val="00B04A36"/>
    <w:rsid w:val="00B04C17"/>
    <w:rsid w:val="00B05F38"/>
    <w:rsid w:val="00B05FC0"/>
    <w:rsid w:val="00B066B5"/>
    <w:rsid w:val="00B0707D"/>
    <w:rsid w:val="00B12700"/>
    <w:rsid w:val="00B12C9C"/>
    <w:rsid w:val="00B13572"/>
    <w:rsid w:val="00B14D71"/>
    <w:rsid w:val="00B209E6"/>
    <w:rsid w:val="00B2143C"/>
    <w:rsid w:val="00B22BA7"/>
    <w:rsid w:val="00B22DE6"/>
    <w:rsid w:val="00B236A8"/>
    <w:rsid w:val="00B23AD1"/>
    <w:rsid w:val="00B262A8"/>
    <w:rsid w:val="00B26A73"/>
    <w:rsid w:val="00B30A0C"/>
    <w:rsid w:val="00B331E1"/>
    <w:rsid w:val="00B332E5"/>
    <w:rsid w:val="00B34070"/>
    <w:rsid w:val="00B37F94"/>
    <w:rsid w:val="00B43A80"/>
    <w:rsid w:val="00B47885"/>
    <w:rsid w:val="00B5133C"/>
    <w:rsid w:val="00B56E6A"/>
    <w:rsid w:val="00B57062"/>
    <w:rsid w:val="00B574F3"/>
    <w:rsid w:val="00B6638F"/>
    <w:rsid w:val="00B66F69"/>
    <w:rsid w:val="00B70E09"/>
    <w:rsid w:val="00B72989"/>
    <w:rsid w:val="00B72A3E"/>
    <w:rsid w:val="00B73D4B"/>
    <w:rsid w:val="00B748B7"/>
    <w:rsid w:val="00B75CF3"/>
    <w:rsid w:val="00B75F05"/>
    <w:rsid w:val="00B76C3D"/>
    <w:rsid w:val="00B80996"/>
    <w:rsid w:val="00B81D0A"/>
    <w:rsid w:val="00B82C7E"/>
    <w:rsid w:val="00B8623A"/>
    <w:rsid w:val="00B87536"/>
    <w:rsid w:val="00B87664"/>
    <w:rsid w:val="00B907F7"/>
    <w:rsid w:val="00B911DA"/>
    <w:rsid w:val="00B91225"/>
    <w:rsid w:val="00B91B4A"/>
    <w:rsid w:val="00B9218D"/>
    <w:rsid w:val="00B92F78"/>
    <w:rsid w:val="00BA0333"/>
    <w:rsid w:val="00BA37C8"/>
    <w:rsid w:val="00BA3CFE"/>
    <w:rsid w:val="00BA4F0E"/>
    <w:rsid w:val="00BA7860"/>
    <w:rsid w:val="00BB2DE3"/>
    <w:rsid w:val="00BB34F6"/>
    <w:rsid w:val="00BB473F"/>
    <w:rsid w:val="00BB5F25"/>
    <w:rsid w:val="00BB6380"/>
    <w:rsid w:val="00BB6424"/>
    <w:rsid w:val="00BC170C"/>
    <w:rsid w:val="00BC1728"/>
    <w:rsid w:val="00BC2F1C"/>
    <w:rsid w:val="00BC3729"/>
    <w:rsid w:val="00BC4ED2"/>
    <w:rsid w:val="00BD17F5"/>
    <w:rsid w:val="00BD2853"/>
    <w:rsid w:val="00BD2ACB"/>
    <w:rsid w:val="00BD2DC9"/>
    <w:rsid w:val="00BD30D8"/>
    <w:rsid w:val="00BD322E"/>
    <w:rsid w:val="00BD45E1"/>
    <w:rsid w:val="00BD4D7C"/>
    <w:rsid w:val="00BD50C3"/>
    <w:rsid w:val="00BE0DCB"/>
    <w:rsid w:val="00BE173C"/>
    <w:rsid w:val="00BE2C70"/>
    <w:rsid w:val="00BE484A"/>
    <w:rsid w:val="00BE6284"/>
    <w:rsid w:val="00BE7F50"/>
    <w:rsid w:val="00BF04EE"/>
    <w:rsid w:val="00BF3422"/>
    <w:rsid w:val="00BF633D"/>
    <w:rsid w:val="00BF63D2"/>
    <w:rsid w:val="00BF6ADB"/>
    <w:rsid w:val="00C00FB4"/>
    <w:rsid w:val="00C04CA0"/>
    <w:rsid w:val="00C061D5"/>
    <w:rsid w:val="00C06840"/>
    <w:rsid w:val="00C1091B"/>
    <w:rsid w:val="00C12CFE"/>
    <w:rsid w:val="00C1370A"/>
    <w:rsid w:val="00C178BA"/>
    <w:rsid w:val="00C20067"/>
    <w:rsid w:val="00C2137C"/>
    <w:rsid w:val="00C256F8"/>
    <w:rsid w:val="00C25811"/>
    <w:rsid w:val="00C258FE"/>
    <w:rsid w:val="00C274B8"/>
    <w:rsid w:val="00C27634"/>
    <w:rsid w:val="00C27797"/>
    <w:rsid w:val="00C312C4"/>
    <w:rsid w:val="00C36371"/>
    <w:rsid w:val="00C374FE"/>
    <w:rsid w:val="00C419EF"/>
    <w:rsid w:val="00C4473E"/>
    <w:rsid w:val="00C450FF"/>
    <w:rsid w:val="00C451ED"/>
    <w:rsid w:val="00C452C5"/>
    <w:rsid w:val="00C459B6"/>
    <w:rsid w:val="00C46548"/>
    <w:rsid w:val="00C46DBF"/>
    <w:rsid w:val="00C46F82"/>
    <w:rsid w:val="00C52350"/>
    <w:rsid w:val="00C5310B"/>
    <w:rsid w:val="00C54833"/>
    <w:rsid w:val="00C54DDC"/>
    <w:rsid w:val="00C55A1D"/>
    <w:rsid w:val="00C5762D"/>
    <w:rsid w:val="00C57D03"/>
    <w:rsid w:val="00C6096B"/>
    <w:rsid w:val="00C617A2"/>
    <w:rsid w:val="00C657D4"/>
    <w:rsid w:val="00C65DD5"/>
    <w:rsid w:val="00C67ECB"/>
    <w:rsid w:val="00C7109C"/>
    <w:rsid w:val="00C724F8"/>
    <w:rsid w:val="00C7354D"/>
    <w:rsid w:val="00C74931"/>
    <w:rsid w:val="00C74DC3"/>
    <w:rsid w:val="00C74EB3"/>
    <w:rsid w:val="00C74EDD"/>
    <w:rsid w:val="00C76655"/>
    <w:rsid w:val="00C77451"/>
    <w:rsid w:val="00C7797F"/>
    <w:rsid w:val="00C80120"/>
    <w:rsid w:val="00C82A82"/>
    <w:rsid w:val="00C854FF"/>
    <w:rsid w:val="00C85C04"/>
    <w:rsid w:val="00C94952"/>
    <w:rsid w:val="00C95AE9"/>
    <w:rsid w:val="00C95F39"/>
    <w:rsid w:val="00C9681A"/>
    <w:rsid w:val="00C96BC4"/>
    <w:rsid w:val="00C9720E"/>
    <w:rsid w:val="00CA2036"/>
    <w:rsid w:val="00CA4233"/>
    <w:rsid w:val="00CA4502"/>
    <w:rsid w:val="00CA6A0B"/>
    <w:rsid w:val="00CA71C3"/>
    <w:rsid w:val="00CA7FBF"/>
    <w:rsid w:val="00CB07DD"/>
    <w:rsid w:val="00CB0937"/>
    <w:rsid w:val="00CB0B4C"/>
    <w:rsid w:val="00CB5E82"/>
    <w:rsid w:val="00CB6A5B"/>
    <w:rsid w:val="00CB7D1E"/>
    <w:rsid w:val="00CC0434"/>
    <w:rsid w:val="00CC1877"/>
    <w:rsid w:val="00CC307C"/>
    <w:rsid w:val="00CC418C"/>
    <w:rsid w:val="00CC41A5"/>
    <w:rsid w:val="00CC4806"/>
    <w:rsid w:val="00CC6635"/>
    <w:rsid w:val="00CC6FCC"/>
    <w:rsid w:val="00CD03EE"/>
    <w:rsid w:val="00CD0A33"/>
    <w:rsid w:val="00CD1224"/>
    <w:rsid w:val="00CD16A4"/>
    <w:rsid w:val="00CD2BC5"/>
    <w:rsid w:val="00CD2C0B"/>
    <w:rsid w:val="00CD7D90"/>
    <w:rsid w:val="00CE0C03"/>
    <w:rsid w:val="00CE2567"/>
    <w:rsid w:val="00CE2C65"/>
    <w:rsid w:val="00CE34DE"/>
    <w:rsid w:val="00CE4395"/>
    <w:rsid w:val="00CE5771"/>
    <w:rsid w:val="00CE7033"/>
    <w:rsid w:val="00CF0884"/>
    <w:rsid w:val="00CF2AEC"/>
    <w:rsid w:val="00CF40B1"/>
    <w:rsid w:val="00CF5089"/>
    <w:rsid w:val="00CF5CB6"/>
    <w:rsid w:val="00D00ADA"/>
    <w:rsid w:val="00D016E3"/>
    <w:rsid w:val="00D01DCB"/>
    <w:rsid w:val="00D02713"/>
    <w:rsid w:val="00D02720"/>
    <w:rsid w:val="00D05947"/>
    <w:rsid w:val="00D13E88"/>
    <w:rsid w:val="00D145BC"/>
    <w:rsid w:val="00D14D4C"/>
    <w:rsid w:val="00D15088"/>
    <w:rsid w:val="00D171AC"/>
    <w:rsid w:val="00D17D89"/>
    <w:rsid w:val="00D24F50"/>
    <w:rsid w:val="00D25F23"/>
    <w:rsid w:val="00D266E3"/>
    <w:rsid w:val="00D267F7"/>
    <w:rsid w:val="00D270D7"/>
    <w:rsid w:val="00D30301"/>
    <w:rsid w:val="00D32C52"/>
    <w:rsid w:val="00D33182"/>
    <w:rsid w:val="00D34ACA"/>
    <w:rsid w:val="00D35647"/>
    <w:rsid w:val="00D414C8"/>
    <w:rsid w:val="00D44ADD"/>
    <w:rsid w:val="00D45C2C"/>
    <w:rsid w:val="00D463F4"/>
    <w:rsid w:val="00D4734E"/>
    <w:rsid w:val="00D47C6F"/>
    <w:rsid w:val="00D50BF0"/>
    <w:rsid w:val="00D50DB6"/>
    <w:rsid w:val="00D51B7F"/>
    <w:rsid w:val="00D51BC5"/>
    <w:rsid w:val="00D5529F"/>
    <w:rsid w:val="00D55E11"/>
    <w:rsid w:val="00D564CA"/>
    <w:rsid w:val="00D56D0B"/>
    <w:rsid w:val="00D6017D"/>
    <w:rsid w:val="00D601EB"/>
    <w:rsid w:val="00D62408"/>
    <w:rsid w:val="00D629D3"/>
    <w:rsid w:val="00D631A1"/>
    <w:rsid w:val="00D6367E"/>
    <w:rsid w:val="00D63A46"/>
    <w:rsid w:val="00D650E4"/>
    <w:rsid w:val="00D66C9D"/>
    <w:rsid w:val="00D70CE9"/>
    <w:rsid w:val="00D72484"/>
    <w:rsid w:val="00D735B4"/>
    <w:rsid w:val="00D74E07"/>
    <w:rsid w:val="00D77313"/>
    <w:rsid w:val="00D800C3"/>
    <w:rsid w:val="00D81608"/>
    <w:rsid w:val="00D84131"/>
    <w:rsid w:val="00D85883"/>
    <w:rsid w:val="00D91651"/>
    <w:rsid w:val="00D92397"/>
    <w:rsid w:val="00D93E05"/>
    <w:rsid w:val="00D94743"/>
    <w:rsid w:val="00D94D6E"/>
    <w:rsid w:val="00D9503D"/>
    <w:rsid w:val="00D95FDA"/>
    <w:rsid w:val="00D9653D"/>
    <w:rsid w:val="00D96715"/>
    <w:rsid w:val="00D9695C"/>
    <w:rsid w:val="00D96BBD"/>
    <w:rsid w:val="00D9790B"/>
    <w:rsid w:val="00DA04C8"/>
    <w:rsid w:val="00DA05E8"/>
    <w:rsid w:val="00DA0776"/>
    <w:rsid w:val="00DA0FE4"/>
    <w:rsid w:val="00DA329A"/>
    <w:rsid w:val="00DA48D5"/>
    <w:rsid w:val="00DA4963"/>
    <w:rsid w:val="00DA6B81"/>
    <w:rsid w:val="00DA7BF2"/>
    <w:rsid w:val="00DB2161"/>
    <w:rsid w:val="00DB3964"/>
    <w:rsid w:val="00DB43A6"/>
    <w:rsid w:val="00DB48FC"/>
    <w:rsid w:val="00DB58D5"/>
    <w:rsid w:val="00DC0492"/>
    <w:rsid w:val="00DC0F9C"/>
    <w:rsid w:val="00DC126D"/>
    <w:rsid w:val="00DC3CB6"/>
    <w:rsid w:val="00DC4E0E"/>
    <w:rsid w:val="00DC6DDF"/>
    <w:rsid w:val="00DC6F7E"/>
    <w:rsid w:val="00DD1BEF"/>
    <w:rsid w:val="00DD1EEE"/>
    <w:rsid w:val="00DD278E"/>
    <w:rsid w:val="00DD29DD"/>
    <w:rsid w:val="00DD6323"/>
    <w:rsid w:val="00DD649F"/>
    <w:rsid w:val="00DE112E"/>
    <w:rsid w:val="00DE1FF7"/>
    <w:rsid w:val="00DE35A5"/>
    <w:rsid w:val="00DE5638"/>
    <w:rsid w:val="00DE7B1A"/>
    <w:rsid w:val="00DF138E"/>
    <w:rsid w:val="00DF1AA8"/>
    <w:rsid w:val="00DF68D3"/>
    <w:rsid w:val="00DF7E2F"/>
    <w:rsid w:val="00E00147"/>
    <w:rsid w:val="00E04D60"/>
    <w:rsid w:val="00E06F9F"/>
    <w:rsid w:val="00E10F98"/>
    <w:rsid w:val="00E17F24"/>
    <w:rsid w:val="00E255BD"/>
    <w:rsid w:val="00E27BAB"/>
    <w:rsid w:val="00E27C5A"/>
    <w:rsid w:val="00E30630"/>
    <w:rsid w:val="00E30634"/>
    <w:rsid w:val="00E3141F"/>
    <w:rsid w:val="00E329E7"/>
    <w:rsid w:val="00E406F9"/>
    <w:rsid w:val="00E40B48"/>
    <w:rsid w:val="00E448F1"/>
    <w:rsid w:val="00E45B81"/>
    <w:rsid w:val="00E45EC6"/>
    <w:rsid w:val="00E47028"/>
    <w:rsid w:val="00E51C75"/>
    <w:rsid w:val="00E52403"/>
    <w:rsid w:val="00E54ED5"/>
    <w:rsid w:val="00E57A76"/>
    <w:rsid w:val="00E57B7A"/>
    <w:rsid w:val="00E60914"/>
    <w:rsid w:val="00E6558C"/>
    <w:rsid w:val="00E70244"/>
    <w:rsid w:val="00E7110F"/>
    <w:rsid w:val="00E74EC7"/>
    <w:rsid w:val="00E75FCD"/>
    <w:rsid w:val="00E766B9"/>
    <w:rsid w:val="00E81086"/>
    <w:rsid w:val="00E81A2E"/>
    <w:rsid w:val="00E84A87"/>
    <w:rsid w:val="00E85A0D"/>
    <w:rsid w:val="00E85DE0"/>
    <w:rsid w:val="00E878B9"/>
    <w:rsid w:val="00E906E4"/>
    <w:rsid w:val="00E91489"/>
    <w:rsid w:val="00E92FC0"/>
    <w:rsid w:val="00E93D7A"/>
    <w:rsid w:val="00E94261"/>
    <w:rsid w:val="00E97D17"/>
    <w:rsid w:val="00EA026A"/>
    <w:rsid w:val="00EA0EB5"/>
    <w:rsid w:val="00EA40AE"/>
    <w:rsid w:val="00EA53C0"/>
    <w:rsid w:val="00EA55A4"/>
    <w:rsid w:val="00EA792F"/>
    <w:rsid w:val="00EB0860"/>
    <w:rsid w:val="00EB2177"/>
    <w:rsid w:val="00EB505B"/>
    <w:rsid w:val="00EB6413"/>
    <w:rsid w:val="00EB6F66"/>
    <w:rsid w:val="00EB76E6"/>
    <w:rsid w:val="00EC0073"/>
    <w:rsid w:val="00EC0B4A"/>
    <w:rsid w:val="00EC197B"/>
    <w:rsid w:val="00EC1FE0"/>
    <w:rsid w:val="00EC380A"/>
    <w:rsid w:val="00EC38C0"/>
    <w:rsid w:val="00EC3FD0"/>
    <w:rsid w:val="00EC5A23"/>
    <w:rsid w:val="00EC7344"/>
    <w:rsid w:val="00ED12CF"/>
    <w:rsid w:val="00ED18BF"/>
    <w:rsid w:val="00ED1A26"/>
    <w:rsid w:val="00ED335A"/>
    <w:rsid w:val="00ED6282"/>
    <w:rsid w:val="00ED7D88"/>
    <w:rsid w:val="00EE1B89"/>
    <w:rsid w:val="00EE2B74"/>
    <w:rsid w:val="00EE3DB8"/>
    <w:rsid w:val="00EE47B8"/>
    <w:rsid w:val="00EE61B2"/>
    <w:rsid w:val="00EE7342"/>
    <w:rsid w:val="00EF308E"/>
    <w:rsid w:val="00EF51C6"/>
    <w:rsid w:val="00EF79DB"/>
    <w:rsid w:val="00F013F1"/>
    <w:rsid w:val="00F02265"/>
    <w:rsid w:val="00F02AE7"/>
    <w:rsid w:val="00F031C4"/>
    <w:rsid w:val="00F0374A"/>
    <w:rsid w:val="00F053E2"/>
    <w:rsid w:val="00F10236"/>
    <w:rsid w:val="00F11A52"/>
    <w:rsid w:val="00F11A81"/>
    <w:rsid w:val="00F1266F"/>
    <w:rsid w:val="00F12E32"/>
    <w:rsid w:val="00F14873"/>
    <w:rsid w:val="00F14B64"/>
    <w:rsid w:val="00F151FB"/>
    <w:rsid w:val="00F166B8"/>
    <w:rsid w:val="00F169F2"/>
    <w:rsid w:val="00F16DB7"/>
    <w:rsid w:val="00F22B88"/>
    <w:rsid w:val="00F23772"/>
    <w:rsid w:val="00F24BE6"/>
    <w:rsid w:val="00F27B03"/>
    <w:rsid w:val="00F31AFB"/>
    <w:rsid w:val="00F3556B"/>
    <w:rsid w:val="00F35B98"/>
    <w:rsid w:val="00F37A3B"/>
    <w:rsid w:val="00F40EC3"/>
    <w:rsid w:val="00F410EF"/>
    <w:rsid w:val="00F41B41"/>
    <w:rsid w:val="00F42247"/>
    <w:rsid w:val="00F44F6E"/>
    <w:rsid w:val="00F45FA9"/>
    <w:rsid w:val="00F46421"/>
    <w:rsid w:val="00F47FAC"/>
    <w:rsid w:val="00F5142C"/>
    <w:rsid w:val="00F51772"/>
    <w:rsid w:val="00F517BF"/>
    <w:rsid w:val="00F51D8F"/>
    <w:rsid w:val="00F525D8"/>
    <w:rsid w:val="00F532B3"/>
    <w:rsid w:val="00F53B1D"/>
    <w:rsid w:val="00F53F09"/>
    <w:rsid w:val="00F551BA"/>
    <w:rsid w:val="00F56692"/>
    <w:rsid w:val="00F57AB5"/>
    <w:rsid w:val="00F6088D"/>
    <w:rsid w:val="00F61962"/>
    <w:rsid w:val="00F6212B"/>
    <w:rsid w:val="00F621EB"/>
    <w:rsid w:val="00F62AF1"/>
    <w:rsid w:val="00F62C2A"/>
    <w:rsid w:val="00F64ADD"/>
    <w:rsid w:val="00F64C5A"/>
    <w:rsid w:val="00F6563F"/>
    <w:rsid w:val="00F664D4"/>
    <w:rsid w:val="00F67229"/>
    <w:rsid w:val="00F700EE"/>
    <w:rsid w:val="00F7141F"/>
    <w:rsid w:val="00F7164C"/>
    <w:rsid w:val="00F72CC1"/>
    <w:rsid w:val="00F76D49"/>
    <w:rsid w:val="00F7769F"/>
    <w:rsid w:val="00F816AA"/>
    <w:rsid w:val="00F8339C"/>
    <w:rsid w:val="00F86003"/>
    <w:rsid w:val="00F86FA4"/>
    <w:rsid w:val="00F87AE2"/>
    <w:rsid w:val="00F9049E"/>
    <w:rsid w:val="00F94097"/>
    <w:rsid w:val="00F94703"/>
    <w:rsid w:val="00FA059E"/>
    <w:rsid w:val="00FA062F"/>
    <w:rsid w:val="00FA16AB"/>
    <w:rsid w:val="00FA1940"/>
    <w:rsid w:val="00FA291F"/>
    <w:rsid w:val="00FA3BFF"/>
    <w:rsid w:val="00FA44A5"/>
    <w:rsid w:val="00FB0CB6"/>
    <w:rsid w:val="00FB1273"/>
    <w:rsid w:val="00FB15C2"/>
    <w:rsid w:val="00FB2816"/>
    <w:rsid w:val="00FB5B78"/>
    <w:rsid w:val="00FC3B1F"/>
    <w:rsid w:val="00FC3B59"/>
    <w:rsid w:val="00FC46E7"/>
    <w:rsid w:val="00FC480C"/>
    <w:rsid w:val="00FC5A72"/>
    <w:rsid w:val="00FC72D5"/>
    <w:rsid w:val="00FD1A52"/>
    <w:rsid w:val="00FD2139"/>
    <w:rsid w:val="00FD2BA0"/>
    <w:rsid w:val="00FD5542"/>
    <w:rsid w:val="00FD56A0"/>
    <w:rsid w:val="00FD5A4E"/>
    <w:rsid w:val="00FD5CD9"/>
    <w:rsid w:val="00FE0C98"/>
    <w:rsid w:val="00FE231E"/>
    <w:rsid w:val="00FE2D3E"/>
    <w:rsid w:val="00FE3C56"/>
    <w:rsid w:val="00FE7C75"/>
    <w:rsid w:val="00FF0574"/>
    <w:rsid w:val="00FF226F"/>
    <w:rsid w:val="00FF2F9D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FDF29"/>
  <w15:docId w15:val="{FD67EAA1-B137-4779-B100-4E4AA767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F24"/>
    <w:pPr>
      <w:spacing w:line="220" w:lineRule="atLeast"/>
    </w:pPr>
    <w:rPr>
      <w:rFonts w:asciiTheme="minorHAnsi" w:hAnsiTheme="minorHAnsi"/>
      <w:color w:val="54585A" w:themeColor="accent2"/>
      <w:szCs w:val="24"/>
    </w:rPr>
  </w:style>
  <w:style w:type="paragraph" w:styleId="Heading1">
    <w:name w:val="heading 1"/>
    <w:basedOn w:val="Normal"/>
    <w:next w:val="Normal"/>
    <w:link w:val="Heading1Char"/>
    <w:qFormat/>
    <w:rsid w:val="0054519F"/>
    <w:pPr>
      <w:keepNext/>
      <w:keepLines/>
      <w:spacing w:after="120" w:line="280" w:lineRule="atLeast"/>
      <w:outlineLvl w:val="0"/>
    </w:pPr>
    <w:rPr>
      <w:rFonts w:eastAsiaTheme="majorEastAsia" w:cstheme="majorBidi"/>
      <w:b/>
      <w:bCs/>
      <w:color w:val="E4002B" w:themeColor="text2"/>
      <w:sz w:val="24"/>
      <w:szCs w:val="28"/>
    </w:rPr>
  </w:style>
  <w:style w:type="paragraph" w:styleId="Heading2">
    <w:name w:val="heading 2"/>
    <w:basedOn w:val="FootnoteText"/>
    <w:next w:val="BodyText"/>
    <w:link w:val="Heading2Char"/>
    <w:qFormat/>
    <w:rsid w:val="0054519F"/>
    <w:pPr>
      <w:keepNext/>
      <w:keepLines/>
      <w:spacing w:before="120" w:after="60" w:line="280" w:lineRule="atLeast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qFormat/>
    <w:rsid w:val="00AA724D"/>
    <w:pPr>
      <w:keepNext/>
      <w:keepLines/>
      <w:spacing w:line="320" w:lineRule="atLeast"/>
      <w:outlineLvl w:val="2"/>
    </w:pPr>
    <w:rPr>
      <w:rFonts w:eastAsiaTheme="majorEastAsia" w:cstheme="majorBidi"/>
      <w:b/>
      <w:bCs/>
      <w:color w:val="9BD3DD" w:themeColor="background2"/>
    </w:rPr>
  </w:style>
  <w:style w:type="paragraph" w:styleId="Heading4">
    <w:name w:val="heading 4"/>
    <w:basedOn w:val="Normal"/>
    <w:next w:val="Normal"/>
    <w:link w:val="Heading4Char"/>
    <w:semiHidden/>
    <w:rsid w:val="0039519A"/>
    <w:pPr>
      <w:keepNext/>
      <w:keepLines/>
      <w:spacing w:line="320" w:lineRule="atLeast"/>
      <w:outlineLvl w:val="3"/>
    </w:pPr>
    <w:rPr>
      <w:rFonts w:eastAsiaTheme="majorEastAsia" w:cstheme="majorBidi"/>
      <w:b/>
      <w:bCs/>
      <w:iCs/>
      <w:color w:val="9BD3DD" w:themeColor="background2"/>
    </w:rPr>
  </w:style>
  <w:style w:type="paragraph" w:styleId="Heading5">
    <w:name w:val="heading 5"/>
    <w:basedOn w:val="Normal"/>
    <w:next w:val="Normal"/>
    <w:link w:val="Heading5Char"/>
    <w:semiHidden/>
    <w:qFormat/>
    <w:rsid w:val="0039519A"/>
    <w:pPr>
      <w:keepNext/>
      <w:keepLines/>
      <w:spacing w:line="320" w:lineRule="atLeast"/>
      <w:outlineLvl w:val="4"/>
    </w:pPr>
    <w:rPr>
      <w:rFonts w:eastAsiaTheme="majorEastAsia" w:cstheme="majorBidi"/>
      <w:color w:val="9BD3DD" w:themeColor="background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88D"/>
    <w:pPr>
      <w:tabs>
        <w:tab w:val="center" w:pos="4513"/>
        <w:tab w:val="right" w:pos="9026"/>
      </w:tabs>
    </w:pPr>
    <w:rPr>
      <w:b/>
      <w:color w:val="E4002B" w:themeColor="text2"/>
    </w:rPr>
  </w:style>
  <w:style w:type="character" w:customStyle="1" w:styleId="FooterChar">
    <w:name w:val="Footer Char"/>
    <w:basedOn w:val="DefaultParagraphFont"/>
    <w:link w:val="Footer"/>
    <w:uiPriority w:val="99"/>
    <w:rsid w:val="0097288D"/>
    <w:rPr>
      <w:rFonts w:asciiTheme="minorHAnsi" w:hAnsiTheme="minorHAnsi"/>
      <w:b/>
      <w:color w:val="E4002B" w:themeColor="text2"/>
      <w:szCs w:val="24"/>
    </w:rPr>
  </w:style>
  <w:style w:type="paragraph" w:styleId="BalloonText">
    <w:name w:val="Balloon Text"/>
    <w:basedOn w:val="Normal"/>
    <w:link w:val="BalloonTextChar"/>
    <w:rsid w:val="002152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27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4519F"/>
    <w:rPr>
      <w:rFonts w:asciiTheme="minorHAnsi" w:eastAsiaTheme="majorEastAsia" w:hAnsiTheme="minorHAnsi" w:cstheme="majorBidi"/>
      <w:b/>
      <w:bCs/>
      <w:color w:val="E4002B" w:themeColor="text2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54519F"/>
    <w:rPr>
      <w:rFonts w:asciiTheme="minorHAnsi" w:eastAsiaTheme="majorEastAsia" w:hAnsiTheme="minorHAnsi" w:cstheme="majorBidi"/>
      <w:b/>
      <w:bCs/>
      <w:color w:val="54585A" w:themeColor="accent2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39519A"/>
    <w:rPr>
      <w:rFonts w:ascii="Calibri" w:eastAsiaTheme="majorEastAsia" w:hAnsi="Calibri" w:cstheme="majorBidi"/>
      <w:b/>
      <w:bCs/>
      <w:iCs/>
      <w:color w:val="9BD3DD" w:themeColor="background2"/>
      <w:sz w:val="18"/>
      <w:szCs w:val="24"/>
    </w:rPr>
  </w:style>
  <w:style w:type="numbering" w:customStyle="1" w:styleId="Bullets">
    <w:name w:val="Bullets"/>
    <w:uiPriority w:val="99"/>
    <w:rsid w:val="007966BF"/>
    <w:pPr>
      <w:numPr>
        <w:numId w:val="1"/>
      </w:numPr>
    </w:pPr>
  </w:style>
  <w:style w:type="paragraph" w:styleId="ListBullet">
    <w:name w:val="List Bullet"/>
    <w:qFormat/>
    <w:rsid w:val="00514392"/>
    <w:pPr>
      <w:numPr>
        <w:numId w:val="6"/>
      </w:numPr>
      <w:spacing w:after="60" w:line="264" w:lineRule="auto"/>
      <w:ind w:left="306" w:hanging="306"/>
    </w:pPr>
    <w:rPr>
      <w:rFonts w:asciiTheme="minorHAnsi" w:hAnsiTheme="minorHAnsi"/>
      <w:color w:val="54585A" w:themeColor="accent2"/>
      <w:szCs w:val="24"/>
    </w:rPr>
  </w:style>
  <w:style w:type="character" w:styleId="Hyperlink">
    <w:name w:val="Hyperlink"/>
    <w:basedOn w:val="DefaultParagraphFont"/>
    <w:uiPriority w:val="99"/>
    <w:rsid w:val="00C5762D"/>
    <w:rPr>
      <w:color w:val="auto"/>
      <w:u w:val="single"/>
    </w:rPr>
  </w:style>
  <w:style w:type="paragraph" w:customStyle="1" w:styleId="CoverTitle">
    <w:name w:val="Cover Title"/>
    <w:qFormat/>
    <w:rsid w:val="0097288D"/>
    <w:pPr>
      <w:spacing w:line="600" w:lineRule="atLeast"/>
    </w:pPr>
    <w:rPr>
      <w:rFonts w:asciiTheme="minorHAnsi" w:hAnsiTheme="minorHAnsi" w:cs="Tahoma"/>
      <w:b/>
      <w:color w:val="54585A" w:themeColor="accent2"/>
      <w:sz w:val="56"/>
      <w:szCs w:val="16"/>
    </w:rPr>
  </w:style>
  <w:style w:type="paragraph" w:customStyle="1" w:styleId="CoverSubtitle">
    <w:name w:val="Cover Subtitle"/>
    <w:basedOn w:val="CoverTitle"/>
    <w:qFormat/>
    <w:rsid w:val="0097288D"/>
    <w:pPr>
      <w:spacing w:line="360" w:lineRule="atLeast"/>
    </w:pPr>
    <w:rPr>
      <w:b w:val="0"/>
      <w:sz w:val="32"/>
    </w:rPr>
  </w:style>
  <w:style w:type="paragraph" w:customStyle="1" w:styleId="PageNumber">
    <w:name w:val="PageNumber"/>
    <w:basedOn w:val="Normal"/>
    <w:rsid w:val="001D45F9"/>
    <w:pPr>
      <w:jc w:val="right"/>
    </w:pPr>
    <w:rPr>
      <w:sz w:val="16"/>
    </w:rPr>
  </w:style>
  <w:style w:type="paragraph" w:styleId="TOCHeading">
    <w:name w:val="TOC Heading"/>
    <w:next w:val="Normal"/>
    <w:uiPriority w:val="39"/>
    <w:unhideWhenUsed/>
    <w:qFormat/>
    <w:rsid w:val="00DC126D"/>
    <w:pPr>
      <w:spacing w:line="280" w:lineRule="atLeast"/>
    </w:pPr>
    <w:rPr>
      <w:rFonts w:asciiTheme="minorHAnsi" w:hAnsiTheme="minorHAnsi" w:cs="Tahoma"/>
      <w:b/>
      <w:color w:val="54585A" w:themeColor="accent2"/>
      <w:szCs w:val="16"/>
      <w:lang w:val="en-AU"/>
    </w:rPr>
  </w:style>
  <w:style w:type="character" w:customStyle="1" w:styleId="Heading5Char">
    <w:name w:val="Heading 5 Char"/>
    <w:basedOn w:val="DefaultParagraphFont"/>
    <w:link w:val="Heading5"/>
    <w:semiHidden/>
    <w:rsid w:val="0039519A"/>
    <w:rPr>
      <w:rFonts w:ascii="Calibri" w:eastAsiaTheme="majorEastAsia" w:hAnsi="Calibri" w:cstheme="majorBidi"/>
      <w:color w:val="9BD3DD" w:themeColor="background2"/>
      <w:sz w:val="18"/>
      <w:szCs w:val="24"/>
    </w:rPr>
  </w:style>
  <w:style w:type="paragraph" w:customStyle="1" w:styleId="DocumentPrivateConfidential">
    <w:name w:val="Document Private &amp; Confidential"/>
    <w:basedOn w:val="Title11pt"/>
    <w:qFormat/>
    <w:rsid w:val="008A072A"/>
    <w:pPr>
      <w:ind w:left="425"/>
    </w:pPr>
  </w:style>
  <w:style w:type="paragraph" w:styleId="ListBullet2">
    <w:name w:val="List Bullet 2"/>
    <w:basedOn w:val="ListBullet"/>
    <w:qFormat/>
    <w:rsid w:val="00067075"/>
    <w:pPr>
      <w:numPr>
        <w:numId w:val="14"/>
      </w:numPr>
      <w:ind w:left="568" w:hanging="284"/>
      <w:contextualSpacing/>
    </w:pPr>
  </w:style>
  <w:style w:type="paragraph" w:styleId="ListNumber">
    <w:name w:val="List Number"/>
    <w:basedOn w:val="Normal"/>
    <w:semiHidden/>
    <w:rsid w:val="008D079A"/>
    <w:pPr>
      <w:numPr>
        <w:numId w:val="8"/>
      </w:numPr>
    </w:pPr>
  </w:style>
  <w:style w:type="paragraph" w:styleId="ListNumber2">
    <w:name w:val="List Number 2"/>
    <w:basedOn w:val="Normal"/>
    <w:semiHidden/>
    <w:rsid w:val="008D079A"/>
    <w:pPr>
      <w:numPr>
        <w:ilvl w:val="1"/>
        <w:numId w:val="8"/>
      </w:numPr>
    </w:pPr>
  </w:style>
  <w:style w:type="numbering" w:customStyle="1" w:styleId="BulletsIndent2">
    <w:name w:val="BulletsIndent2"/>
    <w:uiPriority w:val="99"/>
    <w:rsid w:val="00F169F2"/>
    <w:pPr>
      <w:numPr>
        <w:numId w:val="2"/>
      </w:numPr>
    </w:pPr>
  </w:style>
  <w:style w:type="numbering" w:customStyle="1" w:styleId="BulletsIndent3">
    <w:name w:val="BulletsIndent3"/>
    <w:uiPriority w:val="99"/>
    <w:rsid w:val="00F169F2"/>
    <w:pPr>
      <w:numPr>
        <w:numId w:val="3"/>
      </w:numPr>
    </w:pPr>
  </w:style>
  <w:style w:type="numbering" w:customStyle="1" w:styleId="BulletsIndent4">
    <w:name w:val="BulletsIndent4"/>
    <w:uiPriority w:val="99"/>
    <w:rsid w:val="00F169F2"/>
    <w:pPr>
      <w:numPr>
        <w:numId w:val="4"/>
      </w:numPr>
    </w:pPr>
  </w:style>
  <w:style w:type="numbering" w:customStyle="1" w:styleId="BulletsIndent5">
    <w:name w:val="BulletsIndent5"/>
    <w:uiPriority w:val="99"/>
    <w:rsid w:val="00F169F2"/>
    <w:pPr>
      <w:numPr>
        <w:numId w:val="5"/>
      </w:numPr>
    </w:pPr>
  </w:style>
  <w:style w:type="numbering" w:customStyle="1" w:styleId="Numbers">
    <w:name w:val="Numbers"/>
    <w:uiPriority w:val="99"/>
    <w:rsid w:val="008D079A"/>
    <w:pPr>
      <w:numPr>
        <w:numId w:val="7"/>
      </w:numPr>
    </w:pPr>
  </w:style>
  <w:style w:type="paragraph" w:styleId="TOC1">
    <w:name w:val="toc 1"/>
    <w:basedOn w:val="Normal"/>
    <w:next w:val="Normal"/>
    <w:uiPriority w:val="39"/>
    <w:rsid w:val="00F61962"/>
    <w:pPr>
      <w:tabs>
        <w:tab w:val="right" w:pos="4549"/>
      </w:tabs>
      <w:spacing w:before="60" w:after="60"/>
    </w:pPr>
    <w:rPr>
      <w:noProof/>
    </w:rPr>
  </w:style>
  <w:style w:type="paragraph" w:styleId="TOC2">
    <w:name w:val="toc 2"/>
    <w:basedOn w:val="Normal"/>
    <w:next w:val="Normal"/>
    <w:autoRedefine/>
    <w:uiPriority w:val="39"/>
    <w:rsid w:val="00F64ADD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rsid w:val="00F64ADD"/>
    <w:pPr>
      <w:spacing w:after="100"/>
      <w:ind w:left="360"/>
    </w:pPr>
  </w:style>
  <w:style w:type="paragraph" w:styleId="Header">
    <w:name w:val="header"/>
    <w:basedOn w:val="Normal"/>
    <w:link w:val="HeaderChar"/>
    <w:rsid w:val="0097288D"/>
    <w:pPr>
      <w:tabs>
        <w:tab w:val="center" w:pos="4513"/>
        <w:tab w:val="right" w:pos="9026"/>
      </w:tabs>
      <w:spacing w:after="80" w:line="320" w:lineRule="atLeast"/>
    </w:pPr>
    <w:rPr>
      <w:sz w:val="44"/>
    </w:rPr>
  </w:style>
  <w:style w:type="character" w:customStyle="1" w:styleId="HeaderChar">
    <w:name w:val="Header Char"/>
    <w:basedOn w:val="DefaultParagraphFont"/>
    <w:link w:val="Header"/>
    <w:rsid w:val="0097288D"/>
    <w:rPr>
      <w:rFonts w:asciiTheme="minorHAnsi" w:hAnsiTheme="minorHAnsi"/>
      <w:color w:val="54585A" w:themeColor="accent2"/>
      <w:sz w:val="44"/>
      <w:szCs w:val="24"/>
    </w:rPr>
  </w:style>
  <w:style w:type="paragraph" w:customStyle="1" w:styleId="Website">
    <w:name w:val="Website"/>
    <w:basedOn w:val="Normal"/>
    <w:qFormat/>
    <w:rsid w:val="00ED6282"/>
    <w:pPr>
      <w:spacing w:line="320" w:lineRule="atLeast"/>
    </w:pPr>
    <w:rPr>
      <w:sz w:val="28"/>
    </w:rPr>
  </w:style>
  <w:style w:type="paragraph" w:styleId="ListNumber3">
    <w:name w:val="List Number 3"/>
    <w:basedOn w:val="Normal"/>
    <w:semiHidden/>
    <w:rsid w:val="008D079A"/>
    <w:pPr>
      <w:numPr>
        <w:ilvl w:val="2"/>
        <w:numId w:val="8"/>
      </w:numPr>
    </w:pPr>
  </w:style>
  <w:style w:type="paragraph" w:customStyle="1" w:styleId="ClientName">
    <w:name w:val="Client Name"/>
    <w:basedOn w:val="CoverSubtitle"/>
    <w:qFormat/>
    <w:rsid w:val="0097288D"/>
    <w:rPr>
      <w:rFonts w:asciiTheme="majorHAnsi" w:hAnsiTheme="majorHAnsi"/>
      <w:b/>
    </w:rPr>
  </w:style>
  <w:style w:type="paragraph" w:customStyle="1" w:styleId="CoverAddress">
    <w:name w:val="Cover Address"/>
    <w:qFormat/>
    <w:rsid w:val="0097288D"/>
    <w:pPr>
      <w:spacing w:line="220" w:lineRule="atLeast"/>
    </w:pPr>
    <w:rPr>
      <w:rFonts w:asciiTheme="minorHAnsi" w:hAnsiTheme="minorHAnsi"/>
      <w:color w:val="0093B2" w:themeColor="accent1"/>
      <w:sz w:val="18"/>
      <w:szCs w:val="14"/>
    </w:rPr>
  </w:style>
  <w:style w:type="paragraph" w:customStyle="1" w:styleId="RefNumber">
    <w:name w:val="RefNumber"/>
    <w:basedOn w:val="Footer"/>
    <w:rsid w:val="00BF6ADB"/>
  </w:style>
  <w:style w:type="paragraph" w:customStyle="1" w:styleId="DocumentName">
    <w:name w:val="Document Name"/>
    <w:basedOn w:val="Normal"/>
    <w:qFormat/>
    <w:rsid w:val="0097288D"/>
    <w:rPr>
      <w:noProof/>
      <w:sz w:val="16"/>
      <w:lang w:val="en-AU" w:eastAsia="en-AU"/>
    </w:rPr>
  </w:style>
  <w:style w:type="table" w:customStyle="1" w:styleId="TableUGL">
    <w:name w:val="Table_UGL"/>
    <w:basedOn w:val="TableNormal"/>
    <w:uiPriority w:val="99"/>
    <w:rsid w:val="00C6096B"/>
    <w:tblPr>
      <w:tblInd w:w="0" w:type="dxa"/>
      <w:tblBorders>
        <w:bottom w:val="single" w:sz="4" w:space="0" w:color="auto"/>
        <w:insideH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color w:val="9BD3DD" w:themeColor="background2"/>
      </w:rPr>
      <w:tblPr/>
      <w:tcPr>
        <w:tcBorders>
          <w:top w:val="single" w:sz="4" w:space="0" w:color="9BD3DD" w:themeColor="background2"/>
          <w:left w:val="single" w:sz="4" w:space="0" w:color="9BD3DD" w:themeColor="background2"/>
          <w:bottom w:val="single" w:sz="4" w:space="0" w:color="9BD3DD" w:themeColor="background2"/>
          <w:right w:val="single" w:sz="4" w:space="0" w:color="9BD3DD" w:themeColor="background2"/>
          <w:insideH w:val="single" w:sz="4" w:space="0" w:color="9BD3DD" w:themeColor="background2"/>
          <w:insideV w:val="single" w:sz="4" w:space="0" w:color="9BD3DD" w:themeColor="background2"/>
          <w:tl2br w:val="nil"/>
          <w:tr2bl w:val="nil"/>
        </w:tcBorders>
        <w:shd w:val="clear" w:color="auto" w:fill="9BD3DD" w:themeFill="background2"/>
      </w:tcPr>
    </w:tblStylePr>
  </w:style>
  <w:style w:type="paragraph" w:customStyle="1" w:styleId="TableHeading">
    <w:name w:val="Table Heading"/>
    <w:basedOn w:val="Normal"/>
    <w:qFormat/>
    <w:rsid w:val="001F44E6"/>
    <w:rPr>
      <w:rFonts w:asciiTheme="majorHAnsi" w:hAnsiTheme="majorHAnsi"/>
      <w:b/>
      <w:color w:val="FFFFFF" w:themeColor="background1"/>
    </w:rPr>
  </w:style>
  <w:style w:type="paragraph" w:customStyle="1" w:styleId="TableTextLeft">
    <w:name w:val="Table Text Left"/>
    <w:basedOn w:val="BodyText"/>
    <w:qFormat/>
    <w:rsid w:val="001F6FC1"/>
    <w:pPr>
      <w:spacing w:after="0"/>
    </w:pPr>
  </w:style>
  <w:style w:type="paragraph" w:customStyle="1" w:styleId="TableHeading2">
    <w:name w:val="Table Heading 2"/>
    <w:basedOn w:val="TableHeading"/>
    <w:qFormat/>
    <w:rsid w:val="008527C0"/>
    <w:rPr>
      <w:b w:val="0"/>
    </w:rPr>
  </w:style>
  <w:style w:type="paragraph" w:customStyle="1" w:styleId="TOCLine">
    <w:name w:val="TOC Line"/>
    <w:basedOn w:val="Normal"/>
    <w:rsid w:val="00C5762D"/>
    <w:pPr>
      <w:pBdr>
        <w:bottom w:val="single" w:sz="4" w:space="1" w:color="auto"/>
      </w:pBdr>
      <w:spacing w:after="100" w:line="240" w:lineRule="auto"/>
    </w:pPr>
    <w:rPr>
      <w:sz w:val="2"/>
      <w:szCs w:val="2"/>
    </w:rPr>
  </w:style>
  <w:style w:type="paragraph" w:customStyle="1" w:styleId="DocumentDate">
    <w:name w:val="Document Date"/>
    <w:qFormat/>
    <w:rsid w:val="00CC1877"/>
    <w:pPr>
      <w:spacing w:line="264" w:lineRule="auto"/>
    </w:pPr>
    <w:rPr>
      <w:rFonts w:asciiTheme="minorHAnsi" w:hAnsiTheme="minorHAnsi"/>
      <w:b/>
      <w:color w:val="54585A" w:themeColor="accent2"/>
      <w:szCs w:val="24"/>
    </w:rPr>
  </w:style>
  <w:style w:type="paragraph" w:customStyle="1" w:styleId="QuoteText">
    <w:name w:val="Quote Text"/>
    <w:basedOn w:val="Normal"/>
    <w:qFormat/>
    <w:rsid w:val="005B3074"/>
    <w:pPr>
      <w:pBdr>
        <w:top w:val="single" w:sz="36" w:space="2" w:color="E4002B" w:themeColor="text2"/>
        <w:left w:val="single" w:sz="36" w:space="4" w:color="E4002B" w:themeColor="text2"/>
        <w:bottom w:val="single" w:sz="36" w:space="2" w:color="E4002B" w:themeColor="text2"/>
        <w:right w:val="single" w:sz="36" w:space="4" w:color="E4002B" w:themeColor="text2"/>
      </w:pBdr>
      <w:shd w:val="clear" w:color="auto" w:fill="E4002B" w:themeFill="text2"/>
    </w:pPr>
    <w:rPr>
      <w:color w:val="FFFFFF" w:themeColor="background1"/>
      <w:sz w:val="24"/>
    </w:rPr>
  </w:style>
  <w:style w:type="paragraph" w:customStyle="1" w:styleId="PullOutHeading">
    <w:name w:val="PullOut Heading"/>
    <w:basedOn w:val="Normal"/>
    <w:qFormat/>
    <w:rsid w:val="008533CD"/>
    <w:pPr>
      <w:spacing w:line="280" w:lineRule="atLeast"/>
    </w:pPr>
    <w:rPr>
      <w:b/>
      <w:caps/>
      <w:color w:val="E4002B" w:themeColor="text2"/>
    </w:rPr>
  </w:style>
  <w:style w:type="numbering" w:customStyle="1" w:styleId="Sources">
    <w:name w:val="Sources"/>
    <w:uiPriority w:val="99"/>
    <w:rsid w:val="00064E4A"/>
    <w:pPr>
      <w:numPr>
        <w:numId w:val="9"/>
      </w:numPr>
    </w:pPr>
  </w:style>
  <w:style w:type="paragraph" w:customStyle="1" w:styleId="Source">
    <w:name w:val="Source"/>
    <w:basedOn w:val="Normal"/>
    <w:qFormat/>
    <w:rsid w:val="00980BC5"/>
    <w:pPr>
      <w:numPr>
        <w:numId w:val="10"/>
      </w:numPr>
      <w:spacing w:before="60" w:after="120" w:line="130" w:lineRule="atLeast"/>
    </w:pPr>
    <w:rPr>
      <w:sz w:val="11"/>
    </w:rPr>
  </w:style>
  <w:style w:type="paragraph" w:customStyle="1" w:styleId="FigureCaption">
    <w:name w:val="Figure Caption"/>
    <w:basedOn w:val="Normal"/>
    <w:qFormat/>
    <w:rsid w:val="00FD5A4E"/>
    <w:pPr>
      <w:keepNext/>
      <w:keepLines/>
      <w:numPr>
        <w:numId w:val="11"/>
      </w:numPr>
      <w:spacing w:after="120" w:line="160" w:lineRule="atLeast"/>
      <w:ind w:left="357" w:hanging="357"/>
    </w:pPr>
    <w:rPr>
      <w:sz w:val="14"/>
    </w:rPr>
  </w:style>
  <w:style w:type="paragraph" w:customStyle="1" w:styleId="FigureHeading">
    <w:name w:val="Figure Heading"/>
    <w:basedOn w:val="Normal"/>
    <w:qFormat/>
    <w:rsid w:val="00DC126D"/>
    <w:pPr>
      <w:keepNext/>
      <w:keepLines/>
      <w:spacing w:line="200" w:lineRule="atLeast"/>
    </w:pPr>
    <w:rPr>
      <w:b/>
      <w:color w:val="E4002B" w:themeColor="text2"/>
      <w:lang w:val="en-AU"/>
    </w:rPr>
  </w:style>
  <w:style w:type="paragraph" w:styleId="Caption">
    <w:name w:val="caption"/>
    <w:basedOn w:val="Normal"/>
    <w:next w:val="Normal"/>
    <w:unhideWhenUsed/>
    <w:qFormat/>
    <w:rsid w:val="0097288D"/>
    <w:pPr>
      <w:spacing w:after="200" w:line="240" w:lineRule="auto"/>
    </w:pPr>
    <w:rPr>
      <w:b/>
      <w:bCs/>
      <w:color w:val="0093B2" w:themeColor="accent1"/>
      <w:szCs w:val="18"/>
    </w:rPr>
  </w:style>
  <w:style w:type="numbering" w:customStyle="1" w:styleId="Figures">
    <w:name w:val="Figures"/>
    <w:uiPriority w:val="99"/>
    <w:rsid w:val="00D4734E"/>
    <w:pPr>
      <w:numPr>
        <w:numId w:val="11"/>
      </w:numPr>
    </w:pPr>
  </w:style>
  <w:style w:type="paragraph" w:customStyle="1" w:styleId="ImageTextHeading">
    <w:name w:val="ImageText Heading"/>
    <w:basedOn w:val="Normal"/>
    <w:qFormat/>
    <w:rsid w:val="002E47FE"/>
    <w:rPr>
      <w:b/>
      <w:caps/>
      <w:color w:val="E4002B" w:themeColor="text2"/>
    </w:rPr>
  </w:style>
  <w:style w:type="paragraph" w:customStyle="1" w:styleId="ImageTextIntroCopy">
    <w:name w:val="ImageText IntroCopy"/>
    <w:basedOn w:val="Normal"/>
    <w:qFormat/>
    <w:rsid w:val="002E47FE"/>
    <w:rPr>
      <w:color w:val="E4002B" w:themeColor="text2"/>
      <w:sz w:val="24"/>
    </w:rPr>
  </w:style>
  <w:style w:type="paragraph" w:customStyle="1" w:styleId="ImageText">
    <w:name w:val="ImageText"/>
    <w:basedOn w:val="Normal"/>
    <w:qFormat/>
    <w:rsid w:val="002E47FE"/>
    <w:rPr>
      <w:color w:val="E4002B" w:themeColor="text2"/>
    </w:rPr>
  </w:style>
  <w:style w:type="paragraph" w:customStyle="1" w:styleId="BackPageDisclaimer">
    <w:name w:val="BackPage Disclaimer"/>
    <w:basedOn w:val="Normal"/>
    <w:qFormat/>
    <w:rsid w:val="00C74EDD"/>
    <w:pPr>
      <w:spacing w:line="192" w:lineRule="auto"/>
    </w:pPr>
    <w:rPr>
      <w:sz w:val="14"/>
    </w:rPr>
  </w:style>
  <w:style w:type="paragraph" w:customStyle="1" w:styleId="BackPageNormal">
    <w:name w:val="BackPage Normal"/>
    <w:basedOn w:val="Normal"/>
    <w:qFormat/>
    <w:rsid w:val="005E42E5"/>
    <w:rPr>
      <w:color w:val="0093B2" w:themeColor="accent1"/>
    </w:rPr>
  </w:style>
  <w:style w:type="paragraph" w:customStyle="1" w:styleId="Details">
    <w:name w:val="Details"/>
    <w:basedOn w:val="Header"/>
    <w:qFormat/>
    <w:rsid w:val="0097288D"/>
    <w:pPr>
      <w:spacing w:after="0" w:line="240" w:lineRule="auto"/>
    </w:pPr>
    <w:rPr>
      <w:sz w:val="18"/>
    </w:rPr>
  </w:style>
  <w:style w:type="paragraph" w:customStyle="1" w:styleId="Description">
    <w:name w:val="Description"/>
    <w:basedOn w:val="Details"/>
    <w:qFormat/>
    <w:rsid w:val="0097288D"/>
    <w:rPr>
      <w:caps/>
    </w:rPr>
  </w:style>
  <w:style w:type="paragraph" w:customStyle="1" w:styleId="DocumentSubtitle">
    <w:name w:val="Document Subtitle"/>
    <w:basedOn w:val="Normal"/>
    <w:qFormat/>
    <w:rsid w:val="00BA0333"/>
    <w:pPr>
      <w:spacing w:line="480" w:lineRule="atLeast"/>
    </w:pPr>
    <w:rPr>
      <w:rFonts w:asciiTheme="majorHAnsi" w:eastAsiaTheme="majorEastAsia" w:hAnsiTheme="majorHAnsi" w:cstheme="majorBidi"/>
      <w:bCs/>
      <w:noProof/>
      <w:color w:val="0093B2" w:themeColor="accent1"/>
      <w:sz w:val="44"/>
      <w:szCs w:val="28"/>
      <w:lang w:val="en-AU" w:eastAsia="en-AU"/>
    </w:rPr>
  </w:style>
  <w:style w:type="paragraph" w:customStyle="1" w:styleId="AuthorText">
    <w:name w:val="Author Text"/>
    <w:basedOn w:val="Normal"/>
    <w:qFormat/>
    <w:rsid w:val="007B3C7E"/>
    <w:pPr>
      <w:spacing w:after="60" w:line="264" w:lineRule="auto"/>
    </w:pPr>
    <w:rPr>
      <w:b/>
    </w:rPr>
  </w:style>
  <w:style w:type="paragraph" w:customStyle="1" w:styleId="CaseStudy">
    <w:name w:val="Case Study"/>
    <w:basedOn w:val="Heading2"/>
    <w:qFormat/>
    <w:rsid w:val="0047596D"/>
    <w:pPr>
      <w:spacing w:before="0"/>
    </w:pPr>
    <w:rPr>
      <w:rFonts w:asciiTheme="majorHAnsi" w:hAnsiTheme="majorHAnsi"/>
    </w:rPr>
  </w:style>
  <w:style w:type="paragraph" w:customStyle="1" w:styleId="Location">
    <w:name w:val="Location"/>
    <w:basedOn w:val="Heading2"/>
    <w:qFormat/>
    <w:rsid w:val="00331867"/>
    <w:pPr>
      <w:spacing w:before="0" w:line="220" w:lineRule="atLeast"/>
    </w:pPr>
    <w:rPr>
      <w:rFonts w:asciiTheme="majorHAnsi" w:hAnsiTheme="majorHAnsi"/>
    </w:rPr>
  </w:style>
  <w:style w:type="paragraph" w:customStyle="1" w:styleId="ContactDetail">
    <w:name w:val="Contact Detail"/>
    <w:qFormat/>
    <w:rsid w:val="00DC126D"/>
    <w:pPr>
      <w:spacing w:after="60" w:line="264" w:lineRule="auto"/>
    </w:pPr>
    <w:rPr>
      <w:rFonts w:asciiTheme="minorHAnsi" w:hAnsiTheme="minorHAnsi"/>
      <w:color w:val="54585A" w:themeColor="accent2"/>
      <w:szCs w:val="24"/>
      <w:lang w:val="en-AU"/>
    </w:rPr>
  </w:style>
  <w:style w:type="paragraph" w:customStyle="1" w:styleId="ContactDetailHeading">
    <w:name w:val="Contact Detail_Heading"/>
    <w:basedOn w:val="ContactDetail"/>
    <w:qFormat/>
    <w:rsid w:val="00DC126D"/>
    <w:rPr>
      <w:b/>
    </w:rPr>
  </w:style>
  <w:style w:type="paragraph" w:customStyle="1" w:styleId="ContactDetailName">
    <w:name w:val="Contact Detail_Name"/>
    <w:qFormat/>
    <w:rsid w:val="00DC126D"/>
    <w:pPr>
      <w:spacing w:after="60" w:line="264" w:lineRule="auto"/>
    </w:pPr>
    <w:rPr>
      <w:rFonts w:asciiTheme="minorHAnsi" w:hAnsiTheme="minorHAnsi"/>
      <w:b/>
      <w:color w:val="54585A" w:themeColor="accent2"/>
      <w:szCs w:val="24"/>
      <w:lang w:val="en-AU"/>
    </w:rPr>
  </w:style>
  <w:style w:type="table" w:customStyle="1" w:styleId="TableGreyShading">
    <w:name w:val="Table_GreyShading"/>
    <w:basedOn w:val="TableNormal"/>
    <w:uiPriority w:val="99"/>
    <w:rsid w:val="00CE4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EE909D" w:themeFill="accent3" w:themeFillTint="6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E909D" w:themeFill="accent3" w:themeFillTint="66"/>
      </w:tcPr>
    </w:tblStylePr>
  </w:style>
  <w:style w:type="paragraph" w:customStyle="1" w:styleId="White">
    <w:name w:val="White"/>
    <w:basedOn w:val="TableHeaderRow"/>
    <w:qFormat/>
    <w:rsid w:val="00277084"/>
    <w:rPr>
      <w:b w:val="0"/>
      <w:color w:val="FFFFFF" w:themeColor="background1"/>
    </w:rPr>
  </w:style>
  <w:style w:type="table" w:customStyle="1" w:styleId="TableStandardWithPhotos">
    <w:name w:val="Table_Standard With Photos"/>
    <w:basedOn w:val="TableNormal"/>
    <w:uiPriority w:val="99"/>
    <w:rsid w:val="00F410E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Bullet">
    <w:name w:val="Table Bullet"/>
    <w:basedOn w:val="TableTextLeft"/>
    <w:qFormat/>
    <w:rsid w:val="000E376F"/>
    <w:pPr>
      <w:numPr>
        <w:numId w:val="13"/>
      </w:numPr>
    </w:pPr>
  </w:style>
  <w:style w:type="paragraph" w:customStyle="1" w:styleId="TableBullet2">
    <w:name w:val="Table Bullet 2"/>
    <w:basedOn w:val="TableBullet"/>
    <w:qFormat/>
    <w:rsid w:val="00C312C4"/>
    <w:pPr>
      <w:numPr>
        <w:ilvl w:val="1"/>
      </w:numPr>
    </w:pPr>
  </w:style>
  <w:style w:type="numbering" w:customStyle="1" w:styleId="TableBullets">
    <w:name w:val="Table Bullets"/>
    <w:uiPriority w:val="99"/>
    <w:rsid w:val="00C312C4"/>
    <w:pPr>
      <w:numPr>
        <w:numId w:val="12"/>
      </w:numPr>
    </w:pPr>
  </w:style>
  <w:style w:type="paragraph" w:customStyle="1" w:styleId="ClientName0">
    <w:name w:val="Client_Name"/>
    <w:basedOn w:val="Description"/>
    <w:qFormat/>
    <w:rsid w:val="008A072A"/>
    <w:pPr>
      <w:spacing w:after="120"/>
      <w:ind w:left="425"/>
    </w:pPr>
    <w:rPr>
      <w:rFonts w:asciiTheme="majorHAnsi" w:hAnsiTheme="majorHAnsi" w:cstheme="majorHAnsi"/>
      <w:color w:val="FFFFFF" w:themeColor="background1"/>
    </w:rPr>
  </w:style>
  <w:style w:type="paragraph" w:customStyle="1" w:styleId="DocumentDetails">
    <w:name w:val="Document Details"/>
    <w:basedOn w:val="Details"/>
    <w:qFormat/>
    <w:rsid w:val="008A072A"/>
    <w:pPr>
      <w:spacing w:after="120"/>
      <w:ind w:left="425"/>
    </w:pPr>
    <w:rPr>
      <w:rFonts w:asciiTheme="majorHAnsi" w:hAnsiTheme="majorHAnsi" w:cstheme="majorHAnsi"/>
      <w:color w:val="FFFFFF" w:themeColor="background1"/>
    </w:rPr>
  </w:style>
  <w:style w:type="paragraph" w:customStyle="1" w:styleId="Title11pt">
    <w:name w:val="Title 11pt"/>
    <w:basedOn w:val="Header"/>
    <w:qFormat/>
    <w:rsid w:val="0047596D"/>
    <w:rPr>
      <w:rFonts w:asciiTheme="majorHAnsi" w:hAnsiTheme="majorHAnsi" w:cstheme="majorHAnsi"/>
      <w:color w:val="FFFFFF" w:themeColor="background1"/>
      <w:sz w:val="22"/>
      <w:szCs w:val="22"/>
    </w:rPr>
  </w:style>
  <w:style w:type="paragraph" w:styleId="BodyText">
    <w:name w:val="Body Text"/>
    <w:basedOn w:val="Normal"/>
    <w:link w:val="BodyTextChar"/>
    <w:rsid w:val="00C80120"/>
    <w:pPr>
      <w:spacing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C80120"/>
    <w:rPr>
      <w:rFonts w:asciiTheme="minorHAnsi" w:hAnsiTheme="minorHAnsi"/>
      <w:color w:val="54585A" w:themeColor="accent2"/>
      <w:szCs w:val="24"/>
    </w:rPr>
  </w:style>
  <w:style w:type="character" w:customStyle="1" w:styleId="Bold">
    <w:name w:val="Bold"/>
    <w:basedOn w:val="DefaultParagraphFont"/>
    <w:uiPriority w:val="1"/>
    <w:qFormat/>
    <w:rsid w:val="00C80120"/>
    <w:rPr>
      <w:b/>
      <w:color w:val="54585A" w:themeColor="accent2"/>
      <w:lang w:val="en-AU"/>
    </w:rPr>
  </w:style>
  <w:style w:type="paragraph" w:styleId="BodyText2">
    <w:name w:val="Body Text 2"/>
    <w:basedOn w:val="Normal"/>
    <w:link w:val="BodyText2Char"/>
    <w:rsid w:val="009728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288D"/>
    <w:rPr>
      <w:rFonts w:asciiTheme="minorHAnsi" w:hAnsiTheme="minorHAnsi"/>
      <w:color w:val="000000" w:themeColor="text1"/>
      <w:szCs w:val="24"/>
    </w:rPr>
  </w:style>
  <w:style w:type="paragraph" w:styleId="BodyText3">
    <w:name w:val="Body Text 3"/>
    <w:basedOn w:val="Normal"/>
    <w:link w:val="BodyText3Char"/>
    <w:rsid w:val="009728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7288D"/>
    <w:rPr>
      <w:rFonts w:asciiTheme="minorHAnsi" w:hAnsiTheme="minorHAnsi"/>
      <w:color w:val="000000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7288D"/>
    <w:pPr>
      <w:spacing w:after="0" w:line="220" w:lineRule="atLeast"/>
      <w:ind w:firstLine="360"/>
    </w:pPr>
    <w:rPr>
      <w:color w:val="000000" w:themeColor="text1"/>
    </w:rPr>
  </w:style>
  <w:style w:type="character" w:customStyle="1" w:styleId="BodyTextFirstIndentChar">
    <w:name w:val="Body Text First Indent Char"/>
    <w:basedOn w:val="BodyTextChar"/>
    <w:link w:val="BodyTextFirstIndent"/>
    <w:rsid w:val="0097288D"/>
    <w:rPr>
      <w:rFonts w:asciiTheme="minorHAnsi" w:hAnsiTheme="minorHAnsi"/>
      <w:color w:val="000000" w:themeColor="text1"/>
      <w:szCs w:val="24"/>
    </w:rPr>
  </w:style>
  <w:style w:type="paragraph" w:styleId="BodyTextIndent">
    <w:name w:val="Body Text Indent"/>
    <w:basedOn w:val="Normal"/>
    <w:link w:val="BodyTextIndentChar"/>
    <w:rsid w:val="009728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7288D"/>
    <w:rPr>
      <w:rFonts w:asciiTheme="minorHAnsi" w:hAnsiTheme="minorHAnsi"/>
      <w:color w:val="000000" w:themeColor="text1"/>
      <w:szCs w:val="24"/>
    </w:rPr>
  </w:style>
  <w:style w:type="paragraph" w:styleId="BodyTextFirstIndent2">
    <w:name w:val="Body Text First Indent 2"/>
    <w:basedOn w:val="BodyTextIndent"/>
    <w:link w:val="BodyTextFirstIndent2Char"/>
    <w:rsid w:val="0097288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7288D"/>
    <w:rPr>
      <w:rFonts w:asciiTheme="minorHAnsi" w:hAnsiTheme="minorHAnsi"/>
      <w:color w:val="000000" w:themeColor="text1"/>
      <w:szCs w:val="24"/>
    </w:rPr>
  </w:style>
  <w:style w:type="paragraph" w:styleId="BodyTextIndent2">
    <w:name w:val="Body Text Indent 2"/>
    <w:basedOn w:val="Normal"/>
    <w:link w:val="BodyTextIndent2Char"/>
    <w:rsid w:val="009728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7288D"/>
    <w:rPr>
      <w:rFonts w:asciiTheme="minorHAnsi" w:hAnsiTheme="minorHAnsi"/>
      <w:color w:val="000000" w:themeColor="text1"/>
      <w:szCs w:val="24"/>
    </w:rPr>
  </w:style>
  <w:style w:type="paragraph" w:styleId="BodyTextIndent3">
    <w:name w:val="Body Text Indent 3"/>
    <w:basedOn w:val="Normal"/>
    <w:link w:val="BodyTextIndent3Char"/>
    <w:rsid w:val="0097288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7288D"/>
    <w:rPr>
      <w:rFonts w:asciiTheme="minorHAnsi" w:hAnsiTheme="minorHAnsi"/>
      <w:color w:val="000000" w:themeColor="text1"/>
      <w:sz w:val="16"/>
      <w:szCs w:val="16"/>
    </w:rPr>
  </w:style>
  <w:style w:type="paragraph" w:styleId="Closing">
    <w:name w:val="Closing"/>
    <w:basedOn w:val="Normal"/>
    <w:link w:val="ClosingChar"/>
    <w:rsid w:val="0097288D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rsid w:val="0097288D"/>
    <w:rPr>
      <w:rFonts w:asciiTheme="minorHAnsi" w:hAnsiTheme="minorHAnsi"/>
      <w:color w:val="000000" w:themeColor="text1"/>
      <w:szCs w:val="24"/>
    </w:rPr>
  </w:style>
  <w:style w:type="paragraph" w:styleId="CommentText">
    <w:name w:val="annotation text"/>
    <w:basedOn w:val="Normal"/>
    <w:link w:val="CommentTextChar"/>
    <w:rsid w:val="0097288D"/>
    <w:pPr>
      <w:spacing w:line="240" w:lineRule="auto"/>
    </w:pPr>
    <w:rPr>
      <w:rFonts w:asciiTheme="majorHAnsi" w:hAnsiTheme="majorHAnsi"/>
      <w:szCs w:val="20"/>
    </w:rPr>
  </w:style>
  <w:style w:type="character" w:customStyle="1" w:styleId="CommentTextChar">
    <w:name w:val="Comment Text Char"/>
    <w:basedOn w:val="DefaultParagraphFont"/>
    <w:link w:val="CommentText"/>
    <w:rsid w:val="0097288D"/>
    <w:rPr>
      <w:rFonts w:asciiTheme="majorHAnsi" w:hAnsiTheme="majorHAnsi"/>
      <w:color w:val="54585A" w:themeColor="accent2"/>
    </w:rPr>
  </w:style>
  <w:style w:type="paragraph" w:styleId="CommentSubject">
    <w:name w:val="annotation subject"/>
    <w:basedOn w:val="CommentText"/>
    <w:next w:val="CommentText"/>
    <w:link w:val="CommentSubjectChar"/>
    <w:rsid w:val="009728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288D"/>
    <w:rPr>
      <w:rFonts w:asciiTheme="majorHAnsi" w:hAnsiTheme="majorHAnsi"/>
      <w:b/>
      <w:bCs/>
      <w:color w:val="54585A" w:themeColor="accent2"/>
    </w:rPr>
  </w:style>
  <w:style w:type="paragraph" w:styleId="Date">
    <w:name w:val="Date"/>
    <w:basedOn w:val="Normal"/>
    <w:next w:val="Normal"/>
    <w:link w:val="DateChar"/>
    <w:rsid w:val="0097288D"/>
  </w:style>
  <w:style w:type="character" w:customStyle="1" w:styleId="DateChar">
    <w:name w:val="Date Char"/>
    <w:basedOn w:val="DefaultParagraphFont"/>
    <w:link w:val="Date"/>
    <w:rsid w:val="0097288D"/>
    <w:rPr>
      <w:rFonts w:asciiTheme="minorHAnsi" w:hAnsiTheme="minorHAnsi"/>
      <w:color w:val="54585A" w:themeColor="accent2"/>
      <w:szCs w:val="24"/>
    </w:rPr>
  </w:style>
  <w:style w:type="paragraph" w:styleId="DocumentMap">
    <w:name w:val="Document Map"/>
    <w:basedOn w:val="Normal"/>
    <w:link w:val="DocumentMapChar"/>
    <w:rsid w:val="0097288D"/>
    <w:pPr>
      <w:spacing w:line="240" w:lineRule="auto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7288D"/>
    <w:rPr>
      <w:rFonts w:asciiTheme="minorHAnsi" w:hAnsiTheme="minorHAnsi" w:cs="Tahoma"/>
      <w:color w:val="54585A" w:themeColor="accent2"/>
      <w:sz w:val="16"/>
      <w:szCs w:val="16"/>
    </w:rPr>
  </w:style>
  <w:style w:type="paragraph" w:customStyle="1" w:styleId="TableHeadingCentered">
    <w:name w:val="Table Heading Centered"/>
    <w:basedOn w:val="Normal"/>
    <w:qFormat/>
    <w:rsid w:val="006A41B9"/>
    <w:pPr>
      <w:framePr w:hSpace="180" w:wrap="around" w:vAnchor="text" w:hAnchor="text" w:x="108" w:y="1"/>
      <w:suppressOverlap/>
      <w:jc w:val="center"/>
    </w:pPr>
    <w:rPr>
      <w:b/>
      <w:color w:val="auto"/>
      <w:lang w:val="en-AU"/>
    </w:rPr>
  </w:style>
  <w:style w:type="paragraph" w:customStyle="1" w:styleId="TableTextCentered">
    <w:name w:val="Table Text Centered"/>
    <w:basedOn w:val="TableTextLeft"/>
    <w:qFormat/>
    <w:rsid w:val="00C2137C"/>
    <w:pPr>
      <w:framePr w:hSpace="180" w:wrap="around" w:vAnchor="text" w:hAnchor="text" w:x="108" w:y="1"/>
      <w:suppressOverlap/>
      <w:jc w:val="center"/>
    </w:pPr>
    <w:rPr>
      <w:lang w:val="en-AU"/>
    </w:rPr>
  </w:style>
  <w:style w:type="paragraph" w:customStyle="1" w:styleId="TableTextRight">
    <w:name w:val="Table Text Right"/>
    <w:basedOn w:val="TableTextLeft"/>
    <w:qFormat/>
    <w:rsid w:val="003E0D72"/>
    <w:pPr>
      <w:jc w:val="right"/>
    </w:pPr>
    <w:rPr>
      <w:lang w:val="en-AU"/>
    </w:rPr>
  </w:style>
  <w:style w:type="character" w:customStyle="1" w:styleId="WhiteBold">
    <w:name w:val="White &amp; Bold"/>
    <w:basedOn w:val="DefaultParagraphFont"/>
    <w:uiPriority w:val="1"/>
    <w:qFormat/>
    <w:rsid w:val="003F32AC"/>
    <w:rPr>
      <w:b/>
      <w:color w:val="FFFFFF" w:themeColor="background1"/>
      <w:lang w:val="en-AU"/>
    </w:rPr>
  </w:style>
  <w:style w:type="paragraph" w:customStyle="1" w:styleId="TableHeaderRow">
    <w:name w:val="Table Header Row"/>
    <w:basedOn w:val="BodyText"/>
    <w:qFormat/>
    <w:rsid w:val="006A41B9"/>
    <w:rPr>
      <w:b/>
      <w:lang w:val="en-AU"/>
    </w:rPr>
  </w:style>
  <w:style w:type="paragraph" w:customStyle="1" w:styleId="TableHeadingWhiteCentered">
    <w:name w:val="Table Heading White Centered"/>
    <w:basedOn w:val="TableHeading"/>
    <w:qFormat/>
    <w:rsid w:val="001F44E6"/>
    <w:pPr>
      <w:jc w:val="center"/>
    </w:pPr>
    <w:rPr>
      <w:lang w:val="en-AU"/>
    </w:rPr>
  </w:style>
  <w:style w:type="paragraph" w:customStyle="1" w:styleId="CaseStudyName">
    <w:name w:val="Case Study Name"/>
    <w:basedOn w:val="Heading2"/>
    <w:qFormat/>
    <w:rsid w:val="00C419EF"/>
    <w:pPr>
      <w:spacing w:before="0" w:after="0" w:line="264" w:lineRule="auto"/>
    </w:pPr>
    <w:rPr>
      <w:lang w:val="en-AU"/>
    </w:rPr>
  </w:style>
  <w:style w:type="paragraph" w:customStyle="1" w:styleId="CaseStudyLocation">
    <w:name w:val="Case Study Location"/>
    <w:basedOn w:val="CaseStudyName"/>
    <w:qFormat/>
    <w:rsid w:val="00C419EF"/>
    <w:pPr>
      <w:spacing w:after="60"/>
    </w:pPr>
    <w:rPr>
      <w:b w:val="0"/>
    </w:rPr>
  </w:style>
  <w:style w:type="paragraph" w:customStyle="1" w:styleId="DocumentTitle">
    <w:name w:val="Document Title"/>
    <w:basedOn w:val="Header"/>
    <w:qFormat/>
    <w:rsid w:val="008A072A"/>
    <w:pPr>
      <w:ind w:left="425"/>
    </w:pPr>
    <w:rPr>
      <w:rFonts w:asciiTheme="majorHAnsi" w:hAnsiTheme="majorHAnsi" w:cstheme="majorHAnsi"/>
      <w:b/>
      <w:color w:val="FFFFFF" w:themeColor="background1"/>
    </w:rPr>
  </w:style>
  <w:style w:type="paragraph" w:styleId="FootnoteText">
    <w:name w:val="footnote text"/>
    <w:basedOn w:val="Normal"/>
    <w:link w:val="FootnoteTextChar"/>
    <w:rsid w:val="00757F9B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757F9B"/>
    <w:rPr>
      <w:rFonts w:asciiTheme="minorHAnsi" w:hAnsiTheme="minorHAnsi"/>
      <w:color w:val="54585A" w:themeColor="accent2"/>
    </w:rPr>
  </w:style>
  <w:style w:type="paragraph" w:customStyle="1" w:styleId="QuoteName">
    <w:name w:val="Quote Name"/>
    <w:basedOn w:val="Heading1"/>
    <w:qFormat/>
    <w:rsid w:val="002170AA"/>
    <w:pPr>
      <w:spacing w:after="240" w:line="240" w:lineRule="auto"/>
    </w:pPr>
    <w:rPr>
      <w:b w:val="0"/>
      <w:lang w:val="en-AU"/>
    </w:rPr>
  </w:style>
  <w:style w:type="table" w:customStyle="1" w:styleId="DTZTable1">
    <w:name w:val="DTZ_Table 1"/>
    <w:basedOn w:val="TableNormal"/>
    <w:uiPriority w:val="99"/>
    <w:rsid w:val="009F543C"/>
    <w:rPr>
      <w:rFonts w:asciiTheme="minorHAnsi" w:hAnsiTheme="minorHAnsi"/>
    </w:rPr>
    <w:tblPr>
      <w:tblInd w:w="0" w:type="dxa"/>
      <w:tblBorders>
        <w:bottom w:val="single" w:sz="6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3B2" w:themeFill="accent1"/>
      </w:tcPr>
    </w:tblStylePr>
  </w:style>
  <w:style w:type="table" w:customStyle="1" w:styleId="DTZTable2">
    <w:name w:val="DTZ_Table 2"/>
    <w:basedOn w:val="TableNormal"/>
    <w:uiPriority w:val="99"/>
    <w:rsid w:val="009F543C"/>
    <w:rPr>
      <w:rFonts w:asciiTheme="minorHAnsi" w:hAnsiTheme="minorHAnsi"/>
    </w:rPr>
    <w:tblPr>
      <w:tblInd w:w="0" w:type="dxa"/>
      <w:tblBorders>
        <w:insideH w:val="single" w:sz="6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tblPr/>
      <w:tcPr>
        <w:shd w:val="clear" w:color="auto" w:fill="0093B2" w:themeFill="accent1"/>
      </w:tcPr>
    </w:tblStylePr>
  </w:style>
  <w:style w:type="paragraph" w:customStyle="1" w:styleId="ContractRef">
    <w:name w:val="Contract Ref"/>
    <w:basedOn w:val="BackPageDisclaimer"/>
    <w:qFormat/>
    <w:rsid w:val="008A072A"/>
    <w:pPr>
      <w:ind w:left="425"/>
    </w:pPr>
  </w:style>
  <w:style w:type="paragraph" w:styleId="ListParagraph">
    <w:name w:val="List Paragraph"/>
    <w:basedOn w:val="Normal"/>
    <w:link w:val="ListParagraphChar"/>
    <w:uiPriority w:val="34"/>
    <w:qFormat/>
    <w:rsid w:val="0014080B"/>
    <w:pPr>
      <w:spacing w:line="260" w:lineRule="atLeast"/>
      <w:ind w:left="720"/>
      <w:contextualSpacing/>
    </w:pPr>
    <w:rPr>
      <w:rFonts w:ascii="Calibri" w:hAnsi="Calibri"/>
      <w:color w:val="000000" w:themeColor="text1"/>
    </w:rPr>
  </w:style>
  <w:style w:type="paragraph" w:customStyle="1" w:styleId="Subheading">
    <w:name w:val="Subheading"/>
    <w:basedOn w:val="Normal"/>
    <w:next w:val="Normal"/>
    <w:rsid w:val="0014080B"/>
    <w:pPr>
      <w:spacing w:line="260" w:lineRule="atLeast"/>
      <w:jc w:val="both"/>
    </w:pPr>
    <w:rPr>
      <w:rFonts w:ascii="Arial" w:hAnsi="Arial"/>
      <w:b/>
      <w:color w:val="auto"/>
      <w:lang w:eastAsia="en-US"/>
    </w:rPr>
  </w:style>
  <w:style w:type="paragraph" w:customStyle="1" w:styleId="IntroText">
    <w:name w:val="Intro Text"/>
    <w:qFormat/>
    <w:rsid w:val="0014080B"/>
    <w:pPr>
      <w:autoSpaceDE w:val="0"/>
      <w:autoSpaceDN w:val="0"/>
      <w:adjustRightInd w:val="0"/>
      <w:spacing w:after="220" w:line="259" w:lineRule="auto"/>
      <w:ind w:right="-2"/>
    </w:pPr>
    <w:rPr>
      <w:rFonts w:ascii="Arial" w:hAnsi="Arial" w:cs="Arial"/>
      <w:color w:val="000000" w:themeColor="text1"/>
      <w:sz w:val="28"/>
      <w:szCs w:val="26"/>
    </w:rPr>
  </w:style>
  <w:style w:type="paragraph" w:customStyle="1" w:styleId="Level1">
    <w:name w:val="Level 1"/>
    <w:next w:val="Level2"/>
    <w:qFormat/>
    <w:rsid w:val="0014080B"/>
    <w:pPr>
      <w:spacing w:before="240" w:after="120"/>
    </w:pPr>
    <w:rPr>
      <w:rFonts w:ascii="Arial" w:hAnsi="Arial" w:cs="Arial"/>
      <w:color w:val="0093B2" w:themeColor="accent1"/>
      <w:sz w:val="26"/>
      <w:szCs w:val="26"/>
    </w:rPr>
  </w:style>
  <w:style w:type="paragraph" w:customStyle="1" w:styleId="BodyText1">
    <w:name w:val="Body Text1"/>
    <w:link w:val="BodytextChar0"/>
    <w:qFormat/>
    <w:rsid w:val="0014080B"/>
    <w:pPr>
      <w:autoSpaceDE w:val="0"/>
      <w:autoSpaceDN w:val="0"/>
      <w:adjustRightInd w:val="0"/>
      <w:spacing w:before="160" w:after="200"/>
    </w:pPr>
    <w:rPr>
      <w:rFonts w:ascii="Arial" w:hAnsi="Arial" w:cs="Arial"/>
      <w:color w:val="000000"/>
      <w:spacing w:val="-4"/>
    </w:rPr>
  </w:style>
  <w:style w:type="paragraph" w:customStyle="1" w:styleId="Level2">
    <w:name w:val="Level 2"/>
    <w:next w:val="BodyText1"/>
    <w:qFormat/>
    <w:rsid w:val="0014080B"/>
    <w:pPr>
      <w:spacing w:after="120"/>
    </w:pPr>
    <w:rPr>
      <w:rFonts w:ascii="Arial" w:hAnsi="Arial" w:cs="Arial"/>
      <w:color w:val="000000" w:themeColor="text1"/>
      <w:sz w:val="24"/>
      <w:szCs w:val="24"/>
    </w:rPr>
  </w:style>
  <w:style w:type="character" w:customStyle="1" w:styleId="BodytextChar0">
    <w:name w:val="Body text Char"/>
    <w:basedOn w:val="DefaultParagraphFont"/>
    <w:link w:val="BodyText1"/>
    <w:rsid w:val="0014080B"/>
    <w:rPr>
      <w:rFonts w:ascii="Arial" w:hAnsi="Arial" w:cs="Arial"/>
      <w:color w:val="000000"/>
      <w:spacing w:val="-4"/>
    </w:rPr>
  </w:style>
  <w:style w:type="paragraph" w:customStyle="1" w:styleId="Default">
    <w:name w:val="Default"/>
    <w:rsid w:val="00342ECF"/>
    <w:pPr>
      <w:autoSpaceDE w:val="0"/>
      <w:autoSpaceDN w:val="0"/>
      <w:adjustRightInd w:val="0"/>
    </w:pPr>
    <w:rPr>
      <w:rFonts w:ascii="Interstate Regular" w:eastAsiaTheme="minorHAnsi" w:hAnsi="Interstate Regular" w:cs="Interstate Regular"/>
      <w:color w:val="000000"/>
      <w:sz w:val="24"/>
      <w:szCs w:val="24"/>
      <w:lang w:eastAsia="en-US"/>
    </w:rPr>
  </w:style>
  <w:style w:type="paragraph" w:customStyle="1" w:styleId="Pa3">
    <w:name w:val="Pa3"/>
    <w:basedOn w:val="Default"/>
    <w:next w:val="Default"/>
    <w:uiPriority w:val="99"/>
    <w:rsid w:val="00342ECF"/>
    <w:pPr>
      <w:spacing w:line="221" w:lineRule="atLeast"/>
    </w:pPr>
    <w:rPr>
      <w:rFonts w:cstheme="minorBidi"/>
      <w:color w:val="auto"/>
    </w:rPr>
  </w:style>
  <w:style w:type="paragraph" w:customStyle="1" w:styleId="03LeftJustifiedUnnumberedHeading">
    <w:name w:val="03_Left Justified Unnumbered Heading"/>
    <w:basedOn w:val="Normal"/>
    <w:rsid w:val="00ED12CF"/>
    <w:pPr>
      <w:spacing w:line="240" w:lineRule="auto"/>
      <w:jc w:val="both"/>
    </w:pPr>
    <w:rPr>
      <w:rFonts w:ascii="Times New Roman" w:hAnsi="Times New Roman"/>
      <w:b/>
      <w:color w:val="auto"/>
      <w:kern w:val="24"/>
      <w:sz w:val="22"/>
      <w:szCs w:val="20"/>
      <w:lang w:eastAsia="en-US"/>
    </w:rPr>
  </w:style>
  <w:style w:type="paragraph" w:customStyle="1" w:styleId="cwBODY">
    <w:name w:val="_cwBODY"/>
    <w:basedOn w:val="Normal"/>
    <w:link w:val="cwBODYChar"/>
    <w:qFormat/>
    <w:rsid w:val="00BE6284"/>
    <w:pPr>
      <w:spacing w:before="40" w:after="200" w:line="260" w:lineRule="atLeast"/>
    </w:pPr>
    <w:rPr>
      <w:rFonts w:ascii="Gill Sans for CW" w:hAnsi="Gill Sans for CW"/>
      <w:color w:val="auto"/>
      <w:lang w:eastAsia="en-US"/>
    </w:rPr>
  </w:style>
  <w:style w:type="character" w:customStyle="1" w:styleId="cwBODYChar">
    <w:name w:val="_cwBODY Char"/>
    <w:basedOn w:val="DefaultParagraphFont"/>
    <w:link w:val="cwBODY"/>
    <w:locked/>
    <w:rsid w:val="00BE6284"/>
    <w:rPr>
      <w:rFonts w:ascii="Gill Sans for CW" w:hAnsi="Gill Sans for CW"/>
      <w:szCs w:val="24"/>
      <w:lang w:eastAsia="en-US"/>
    </w:rPr>
  </w:style>
  <w:style w:type="paragraph" w:customStyle="1" w:styleId="cwBULLETEDLIST">
    <w:name w:val="_cwBULLETED LIST"/>
    <w:basedOn w:val="cwBODY"/>
    <w:link w:val="cwBULLETEDLISTChar"/>
    <w:qFormat/>
    <w:rsid w:val="00BE6284"/>
    <w:pPr>
      <w:keepLines/>
      <w:spacing w:before="0" w:after="60" w:line="240" w:lineRule="exact"/>
    </w:pPr>
    <w:rPr>
      <w:lang w:val="en-US"/>
    </w:rPr>
  </w:style>
  <w:style w:type="character" w:customStyle="1" w:styleId="cwBULLETEDLISTChar">
    <w:name w:val="_cwBULLETED LIST Char"/>
    <w:basedOn w:val="cwBODYChar"/>
    <w:link w:val="cwBULLETEDLIST"/>
    <w:rsid w:val="00BE6284"/>
    <w:rPr>
      <w:rFonts w:ascii="Gill Sans for CW" w:hAnsi="Gill Sans for CW"/>
      <w:szCs w:val="24"/>
      <w:lang w:val="en-US" w:eastAsia="en-US"/>
    </w:rPr>
  </w:style>
  <w:style w:type="paragraph" w:customStyle="1" w:styleId="cwHEADINGLEVEL1">
    <w:name w:val="_cwHEADING LEVEL1"/>
    <w:basedOn w:val="cwBODY"/>
    <w:next w:val="cwBODY"/>
    <w:link w:val="cwHEADINGLEVEL1Char"/>
    <w:qFormat/>
    <w:rsid w:val="00BE6284"/>
    <w:pPr>
      <w:keepNext/>
      <w:spacing w:before="400" w:after="100"/>
      <w:outlineLvl w:val="1"/>
    </w:pPr>
    <w:rPr>
      <w:caps/>
      <w:color w:val="E4002B" w:themeColor="text2"/>
      <w:sz w:val="24"/>
    </w:rPr>
  </w:style>
  <w:style w:type="character" w:customStyle="1" w:styleId="cwHEADINGLEVEL1Char">
    <w:name w:val="_cwHEADING LEVEL1 Char"/>
    <w:basedOn w:val="cwBODYChar"/>
    <w:link w:val="cwHEADINGLEVEL1"/>
    <w:rsid w:val="00BE6284"/>
    <w:rPr>
      <w:rFonts w:ascii="Gill Sans for CW" w:hAnsi="Gill Sans for CW"/>
      <w:caps/>
      <w:color w:val="E4002B" w:themeColor="text2"/>
      <w:sz w:val="24"/>
      <w:szCs w:val="24"/>
      <w:lang w:eastAsia="en-US"/>
    </w:rPr>
  </w:style>
  <w:style w:type="table" w:customStyle="1" w:styleId="CWTableStyle">
    <w:name w:val="C&amp;W Table Style"/>
    <w:basedOn w:val="TableNormal"/>
    <w:uiPriority w:val="99"/>
    <w:qFormat/>
    <w:locked/>
    <w:rsid w:val="00BE6284"/>
    <w:rPr>
      <w:rFonts w:asciiTheme="majorHAnsi" w:eastAsiaTheme="minorHAnsi" w:hAnsiTheme="majorHAnsi"/>
      <w:sz w:val="18"/>
      <w:lang w:val="en-US" w:eastAsia="en-US"/>
    </w:rPr>
    <w:tblPr>
      <w:tblInd w:w="115" w:type="dxa"/>
      <w:tblBorders>
        <w:bottom w:val="single" w:sz="4" w:space="0" w:color="9BD3DD" w:themeColor="background2"/>
        <w:insideH w:val="single" w:sz="4" w:space="0" w:color="9BD3DD" w:themeColor="backgroun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5F7"/>
    </w:tcPr>
    <w:tblStylePr w:type="firstRow">
      <w:pPr>
        <w:jc w:val="left"/>
      </w:pPr>
      <w:tblPr/>
      <w:tcPr>
        <w:shd w:val="clear" w:color="auto" w:fill="0093B2" w:themeFill="accent1"/>
        <w:vAlign w:val="center"/>
      </w:tcPr>
    </w:tblStylePr>
    <w:tblStylePr w:type="firstCol">
      <w:rPr>
        <w:rFonts w:asciiTheme="majorHAnsi" w:hAnsiTheme="majorHAnsi"/>
        <w:sz w:val="18"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74E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7797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7797F"/>
    <w:rPr>
      <w:b/>
      <w:bCs/>
    </w:rPr>
  </w:style>
  <w:style w:type="paragraph" w:customStyle="1" w:styleId="q-text">
    <w:name w:val="q-text"/>
    <w:basedOn w:val="Normal"/>
    <w:rsid w:val="004E7DC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01CAA"/>
    <w:rPr>
      <w:rFonts w:ascii="Calibri" w:hAnsi="Calibri"/>
      <w:color w:val="000000" w:themeColor="text1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3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1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TZ\Microsoft%20Office\Templates\PITCH%20PROPOSAL.dotm" TargetMode="External"/></Relationships>
</file>

<file path=word/theme/theme1.xml><?xml version="1.0" encoding="utf-8"?>
<a:theme xmlns:a="http://schemas.openxmlformats.org/drawingml/2006/main" name="Office Theme">
  <a:themeElements>
    <a:clrScheme name="DTZ">
      <a:dk1>
        <a:srgbClr val="000000"/>
      </a:dk1>
      <a:lt1>
        <a:srgbClr val="FFFFFF"/>
      </a:lt1>
      <a:dk2>
        <a:srgbClr val="E4002B"/>
      </a:dk2>
      <a:lt2>
        <a:srgbClr val="9BD3DD"/>
      </a:lt2>
      <a:accent1>
        <a:srgbClr val="0093B2"/>
      </a:accent1>
      <a:accent2>
        <a:srgbClr val="54585A"/>
      </a:accent2>
      <a:accent3>
        <a:srgbClr val="A6192E"/>
      </a:accent3>
      <a:accent4>
        <a:srgbClr val="B5BD00"/>
      </a:accent4>
      <a:accent5>
        <a:srgbClr val="FF671F"/>
      </a:accent5>
      <a:accent6>
        <a:srgbClr val="003865"/>
      </a:accent6>
      <a:hlink>
        <a:srgbClr val="A7A8AA"/>
      </a:hlink>
      <a:folHlink>
        <a:srgbClr val="E4002B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466C25966FE4845B1288756D88D2C6C" ma:contentTypeVersion="10" ma:contentTypeDescription="Yeni belge oluşturun." ma:contentTypeScope="" ma:versionID="b56629834d1cbd3d33159799ab61a301">
  <xsd:schema xmlns:xsd="http://www.w3.org/2001/XMLSchema" xmlns:xs="http://www.w3.org/2001/XMLSchema" xmlns:p="http://schemas.microsoft.com/office/2006/metadata/properties" xmlns:ns2="0e48a87e-f5b5-47a9-abbb-03481d4eb1a4" targetNamespace="http://schemas.microsoft.com/office/2006/metadata/properties" ma:root="true" ma:fieldsID="108ae593de52342361c4aafad7317772" ns2:_="">
    <xsd:import namespace="0e48a87e-f5b5-47a9-abbb-03481d4eb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8a87e-f5b5-47a9-abbb-03481d4eb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6D8F5-98EE-4AA0-ADFA-C7208F59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48a87e-f5b5-47a9-abbb-03481d4eb1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79336-D08E-4782-9E18-1E17F3BC8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30CDD-7602-4E35-BF52-C80C9A322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B7C0400-29A7-4978-BF6E-05A61E4D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PITCH PROPOSAL</Template>
  <TotalTime>10</TotalTime>
  <Pages>4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Pitch or Proposal re Proposal Title</vt:lpstr>
    </vt:vector>
  </TitlesOfParts>
  <Company>UGL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Pitch or Proposal re Proposal Title</dc:title>
  <dc:creator>rbeaumon</dc:creator>
  <cp:lastModifiedBy>emek</cp:lastModifiedBy>
  <cp:revision>5</cp:revision>
  <cp:lastPrinted>2015-10-05T09:19:00Z</cp:lastPrinted>
  <dcterms:created xsi:type="dcterms:W3CDTF">2021-04-05T22:46:00Z</dcterms:created>
  <dcterms:modified xsi:type="dcterms:W3CDTF">2021-05-02T20:48:00Z</dcterms:modified>
  <cp:category>Executive Report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osalTitle">
    <vt:lpwstr>Proposal Title</vt:lpwstr>
  </property>
  <property fmtid="{D5CDD505-2E9C-101B-9397-08002B2CF9AE}" pid="3" name="Division">
    <vt:lpwstr>DTZ</vt:lpwstr>
  </property>
  <property fmtid="{D5CDD505-2E9C-101B-9397-08002B2CF9AE}" pid="4" name="ClientName">
    <vt:lpwstr>Client Name</vt:lpwstr>
  </property>
  <property fmtid="{D5CDD505-2E9C-101B-9397-08002B2CF9AE}" pid="5" name="DocumentTitle">
    <vt:lpwstr>Document Title</vt:lpwstr>
  </property>
  <property fmtid="{D5CDD505-2E9C-101B-9397-08002B2CF9AE}" pid="6" name="Website">
    <vt:lpwstr>www.dtz.com</vt:lpwstr>
  </property>
  <property fmtid="{D5CDD505-2E9C-101B-9397-08002B2CF9AE}" pid="7" name="EmailAddress">
    <vt:lpwstr>dtz.com</vt:lpwstr>
  </property>
  <property fmtid="{D5CDD505-2E9C-101B-9397-08002B2CF9AE}" pid="8" name="BackCoverDivision">
    <vt:lpwstr>DTZ, a UGL company</vt:lpwstr>
  </property>
  <property fmtid="{D5CDD505-2E9C-101B-9397-08002B2CF9AE}" pid="9" name="ContentTypeId">
    <vt:lpwstr>0x0101009466C25966FE4845B1288756D88D2C6C</vt:lpwstr>
  </property>
  <property fmtid="{D5CDD505-2E9C-101B-9397-08002B2CF9AE}" pid="10" name="Order">
    <vt:r8>159200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